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0A4E9" w14:textId="77777777" w:rsidR="00CC470F" w:rsidRDefault="00CC470F" w:rsidP="008027A4">
      <w:pPr>
        <w:rPr>
          <w:lang w:val="nb-NO"/>
        </w:rPr>
      </w:pPr>
    </w:p>
    <w:p w14:paraId="12D34E39" w14:textId="77777777" w:rsidR="008935E6" w:rsidRDefault="008935E6" w:rsidP="008027A4">
      <w:pPr>
        <w:rPr>
          <w:lang w:val="nb-NO"/>
        </w:rPr>
      </w:pPr>
    </w:p>
    <w:p w14:paraId="4F6C9070" w14:textId="77777777" w:rsidR="008935E6" w:rsidRDefault="008935E6" w:rsidP="008027A4">
      <w:pPr>
        <w:rPr>
          <w:lang w:val="nb-NO"/>
        </w:rPr>
      </w:pPr>
    </w:p>
    <w:p w14:paraId="12EDE737" w14:textId="77777777" w:rsidR="008935E6" w:rsidRDefault="008935E6" w:rsidP="008027A4">
      <w:pPr>
        <w:rPr>
          <w:lang w:val="nb-NO"/>
        </w:rPr>
      </w:pPr>
    </w:p>
    <w:p w14:paraId="4BCBEA3E" w14:textId="427A1822" w:rsidR="00CC470F" w:rsidRDefault="003E2571" w:rsidP="008027A4">
      <w:pPr>
        <w:rPr>
          <w:lang w:val="nb-NO"/>
        </w:rPr>
      </w:pPr>
      <w:r>
        <w:rPr>
          <w:noProof/>
        </w:rPr>
        <w:drawing>
          <wp:inline distT="0" distB="0" distL="0" distR="0" wp14:anchorId="60FCB67A" wp14:editId="59F15643">
            <wp:extent cx="5548095" cy="695325"/>
            <wp:effectExtent l="0" t="0" r="0" b="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png"/>
                    <pic:cNvPicPr/>
                  </pic:nvPicPr>
                  <pic:blipFill>
                    <a:blip r:embed="rId11">
                      <a:extLst>
                        <a:ext uri="{28A0092B-C50C-407E-A947-70E740481C1C}">
                          <a14:useLocalDpi xmlns:a14="http://schemas.microsoft.com/office/drawing/2010/main" val="0"/>
                        </a:ext>
                      </a:extLst>
                    </a:blip>
                    <a:stretch>
                      <a:fillRect/>
                    </a:stretch>
                  </pic:blipFill>
                  <pic:spPr>
                    <a:xfrm>
                      <a:off x="0" y="0"/>
                      <a:ext cx="5776141" cy="723905"/>
                    </a:xfrm>
                    <a:prstGeom prst="rect">
                      <a:avLst/>
                    </a:prstGeom>
                  </pic:spPr>
                </pic:pic>
              </a:graphicData>
            </a:graphic>
          </wp:inline>
        </w:drawing>
      </w:r>
    </w:p>
    <w:p w14:paraId="68E62E61" w14:textId="77777777" w:rsidR="008935E6" w:rsidRDefault="008935E6" w:rsidP="008027A4">
      <w:pPr>
        <w:rPr>
          <w:lang w:val="nb-NO"/>
        </w:rPr>
      </w:pPr>
    </w:p>
    <w:p w14:paraId="618E219E" w14:textId="77777777" w:rsidR="008935E6" w:rsidRDefault="008935E6" w:rsidP="008027A4">
      <w:pPr>
        <w:rPr>
          <w:lang w:val="nb-NO"/>
        </w:rPr>
      </w:pPr>
    </w:p>
    <w:p w14:paraId="24AC9732" w14:textId="77777777" w:rsidR="008935E6" w:rsidRDefault="008935E6" w:rsidP="008027A4">
      <w:pPr>
        <w:rPr>
          <w:lang w:val="nb-NO"/>
        </w:rPr>
      </w:pPr>
    </w:p>
    <w:p w14:paraId="0C31291E" w14:textId="77777777" w:rsidR="008935E6" w:rsidRDefault="008935E6" w:rsidP="008027A4">
      <w:pPr>
        <w:rPr>
          <w:lang w:val="nb-NO"/>
        </w:rPr>
      </w:pPr>
    </w:p>
    <w:p w14:paraId="5503101B" w14:textId="77777777" w:rsidR="001D6CB6" w:rsidRPr="00C12A55" w:rsidRDefault="001D6CB6" w:rsidP="008027A4">
      <w:pPr>
        <w:rPr>
          <w:lang w:val="nb-NO"/>
        </w:rPr>
      </w:pPr>
    </w:p>
    <w:p w14:paraId="718DBC17" w14:textId="77777777" w:rsidR="006B6703" w:rsidRPr="00C12A55" w:rsidRDefault="006B6703" w:rsidP="008027A4">
      <w:pPr>
        <w:rPr>
          <w:lang w:val="nb-NO"/>
        </w:rPr>
      </w:pPr>
    </w:p>
    <w:p w14:paraId="6575A7DA" w14:textId="77777777" w:rsidR="006B6703" w:rsidRPr="00C12A55" w:rsidRDefault="006B6703" w:rsidP="008027A4">
      <w:pPr>
        <w:rPr>
          <w:lang w:val="nb-NO"/>
        </w:rPr>
      </w:pPr>
    </w:p>
    <w:p w14:paraId="6DB54CCE" w14:textId="77777777" w:rsidR="008935E6" w:rsidRDefault="008935E6" w:rsidP="007D190D">
      <w:pPr>
        <w:jc w:val="center"/>
        <w:rPr>
          <w:b/>
          <w:sz w:val="52"/>
          <w:szCs w:val="52"/>
          <w:lang w:val="nb-NO"/>
        </w:rPr>
      </w:pPr>
    </w:p>
    <w:p w14:paraId="5F506947" w14:textId="77777777" w:rsidR="007D190D" w:rsidRDefault="007D190D" w:rsidP="007D190D">
      <w:pPr>
        <w:jc w:val="center"/>
        <w:rPr>
          <w:b/>
          <w:sz w:val="52"/>
          <w:szCs w:val="52"/>
          <w:lang w:val="nb-NO"/>
        </w:rPr>
      </w:pPr>
      <w:r>
        <w:rPr>
          <w:b/>
          <w:sz w:val="52"/>
          <w:szCs w:val="52"/>
          <w:lang w:val="nb-NO"/>
        </w:rPr>
        <w:t>AVTALESKJEMA</w:t>
      </w:r>
    </w:p>
    <w:p w14:paraId="2AE3BF1B" w14:textId="77777777" w:rsidR="007D190D" w:rsidRDefault="007D190D" w:rsidP="007D190D">
      <w:pPr>
        <w:jc w:val="center"/>
        <w:rPr>
          <w:b/>
          <w:sz w:val="52"/>
          <w:szCs w:val="52"/>
          <w:lang w:val="nb-NO"/>
        </w:rPr>
      </w:pPr>
    </w:p>
    <w:p w14:paraId="7E274160" w14:textId="77777777" w:rsidR="007D190D" w:rsidRDefault="007D190D" w:rsidP="007D190D">
      <w:pPr>
        <w:jc w:val="center"/>
        <w:rPr>
          <w:b/>
          <w:sz w:val="52"/>
          <w:szCs w:val="52"/>
          <w:lang w:val="nb-NO"/>
        </w:rPr>
      </w:pPr>
      <w:r>
        <w:rPr>
          <w:b/>
          <w:sz w:val="52"/>
          <w:szCs w:val="52"/>
          <w:lang w:val="nb-NO"/>
        </w:rPr>
        <w:t>TIL</w:t>
      </w:r>
    </w:p>
    <w:p w14:paraId="43040685" w14:textId="77777777" w:rsidR="007D190D" w:rsidRDefault="007D190D" w:rsidP="007D190D">
      <w:pPr>
        <w:jc w:val="center"/>
        <w:rPr>
          <w:b/>
          <w:sz w:val="52"/>
          <w:szCs w:val="52"/>
          <w:lang w:val="nb-NO"/>
        </w:rPr>
      </w:pPr>
    </w:p>
    <w:p w14:paraId="0C7B05E5" w14:textId="1C26246F" w:rsidR="007D190D" w:rsidRPr="00C12A55" w:rsidRDefault="007D190D" w:rsidP="2FB8FE74">
      <w:pPr>
        <w:jc w:val="center"/>
        <w:rPr>
          <w:b/>
          <w:bCs/>
          <w:sz w:val="52"/>
          <w:szCs w:val="52"/>
          <w:lang w:val="nb-NO"/>
        </w:rPr>
      </w:pPr>
      <w:r w:rsidRPr="2FB8FE74">
        <w:rPr>
          <w:b/>
          <w:bCs/>
          <w:sz w:val="52"/>
          <w:szCs w:val="52"/>
          <w:lang w:val="nb-NO"/>
        </w:rPr>
        <w:t>STANDARD RAMMEAVTALE - TJENESTEKONTRAKT</w:t>
      </w:r>
    </w:p>
    <w:p w14:paraId="669DD30B" w14:textId="77777777" w:rsidR="007D190D" w:rsidRPr="00C12A55" w:rsidRDefault="007D190D" w:rsidP="007D190D">
      <w:pPr>
        <w:rPr>
          <w:lang w:val="nb-NO"/>
        </w:rPr>
      </w:pPr>
    </w:p>
    <w:p w14:paraId="4FB63752" w14:textId="77777777" w:rsidR="007D190D" w:rsidRPr="00C12A55" w:rsidRDefault="007D190D" w:rsidP="007D190D">
      <w:pPr>
        <w:rPr>
          <w:lang w:val="nb-NO"/>
        </w:rPr>
      </w:pPr>
    </w:p>
    <w:p w14:paraId="1C7514F7" w14:textId="77777777" w:rsidR="007D190D" w:rsidRDefault="007D190D" w:rsidP="007D190D">
      <w:pPr>
        <w:rPr>
          <w:lang w:val="nb-NO"/>
        </w:rPr>
      </w:pPr>
    </w:p>
    <w:p w14:paraId="52B208D8" w14:textId="77777777" w:rsidR="007D190D" w:rsidRPr="00C12A55" w:rsidRDefault="007D190D" w:rsidP="007D190D">
      <w:pPr>
        <w:rPr>
          <w:lang w:val="nb-NO"/>
        </w:rPr>
      </w:pPr>
    </w:p>
    <w:p w14:paraId="130A1A64" w14:textId="77777777" w:rsidR="007D190D" w:rsidRPr="00C12A55" w:rsidRDefault="007D190D" w:rsidP="007D190D">
      <w:pPr>
        <w:rPr>
          <w:lang w:val="nb-NO"/>
        </w:rPr>
      </w:pPr>
    </w:p>
    <w:p w14:paraId="05A33297" w14:textId="786CFEC6" w:rsidR="007D190D" w:rsidRPr="002203CE" w:rsidRDefault="007D190D" w:rsidP="1F034986">
      <w:pPr>
        <w:rPr>
          <w:b/>
          <w:bCs/>
          <w:highlight w:val="yellow"/>
          <w:lang w:val="nb-NO"/>
        </w:rPr>
      </w:pPr>
      <w:r w:rsidRPr="002203CE">
        <w:rPr>
          <w:b/>
          <w:bCs/>
          <w:lang w:val="nb-NO"/>
        </w:rPr>
        <w:t>Avtalereferanse:</w:t>
      </w:r>
      <w:r w:rsidRPr="002203CE">
        <w:rPr>
          <w:lang w:val="nb-NO"/>
        </w:rPr>
        <w:tab/>
      </w:r>
      <w:r w:rsidR="002203CE" w:rsidRPr="002203CE">
        <w:rPr>
          <w:b/>
          <w:bCs/>
          <w:lang w:val="nb-NO"/>
        </w:rPr>
        <w:t>26/6682</w:t>
      </w:r>
    </w:p>
    <w:p w14:paraId="60D89089" w14:textId="77777777" w:rsidR="007D190D" w:rsidRPr="002203CE" w:rsidRDefault="007D190D" w:rsidP="007D190D">
      <w:pPr>
        <w:rPr>
          <w:lang w:val="nb-NO"/>
        </w:rPr>
      </w:pPr>
    </w:p>
    <w:p w14:paraId="6F2DD51F" w14:textId="0876E759" w:rsidR="007D190D" w:rsidRPr="002203CE" w:rsidRDefault="007D190D" w:rsidP="007D190D">
      <w:pPr>
        <w:rPr>
          <w:lang w:val="nb-NO"/>
        </w:rPr>
      </w:pPr>
      <w:r w:rsidRPr="002203CE">
        <w:rPr>
          <w:b/>
          <w:bCs/>
          <w:lang w:val="nb-NO"/>
        </w:rPr>
        <w:t>Avtaleområde:</w:t>
      </w:r>
      <w:r w:rsidRPr="002203CE">
        <w:tab/>
      </w:r>
      <w:r w:rsidR="002203CE" w:rsidRPr="002203CE">
        <w:rPr>
          <w:b/>
          <w:bCs/>
          <w:lang w:val="nb-NO"/>
        </w:rPr>
        <w:t>Tømrartenester</w:t>
      </w:r>
    </w:p>
    <w:p w14:paraId="4C56020B" w14:textId="77777777" w:rsidR="007D190D" w:rsidRPr="00C12A55" w:rsidRDefault="007D190D" w:rsidP="007D190D">
      <w:pPr>
        <w:jc w:val="center"/>
        <w:rPr>
          <w:lang w:val="nb-NO"/>
        </w:rPr>
      </w:pPr>
    </w:p>
    <w:p w14:paraId="1A993C89" w14:textId="77777777" w:rsidR="001279C1" w:rsidRPr="00C12A55" w:rsidRDefault="001279C1">
      <w:pPr>
        <w:rPr>
          <w:b/>
          <w:sz w:val="28"/>
          <w:szCs w:val="28"/>
          <w:lang w:val="nb-NO"/>
        </w:rPr>
      </w:pPr>
      <w:r w:rsidRPr="00C12A55">
        <w:rPr>
          <w:b/>
          <w:sz w:val="28"/>
          <w:szCs w:val="28"/>
          <w:lang w:val="nb-NO"/>
        </w:rPr>
        <w:br w:type="page"/>
      </w:r>
    </w:p>
    <w:p w14:paraId="03B413C3" w14:textId="77777777" w:rsidR="007D190D" w:rsidRPr="00C12A55" w:rsidRDefault="007D190D" w:rsidP="007D190D">
      <w:pPr>
        <w:spacing w:after="200" w:line="276" w:lineRule="auto"/>
        <w:jc w:val="center"/>
        <w:rPr>
          <w:b/>
          <w:szCs w:val="20"/>
          <w:lang w:val="nb-NO"/>
        </w:rPr>
      </w:pPr>
      <w:r>
        <w:rPr>
          <w:b/>
          <w:sz w:val="28"/>
          <w:szCs w:val="28"/>
          <w:lang w:val="nb-NO"/>
        </w:rPr>
        <w:lastRenderedPageBreak/>
        <w:t xml:space="preserve">Rammeavtale </w:t>
      </w:r>
    </w:p>
    <w:p w14:paraId="2E66D7F6" w14:textId="77777777" w:rsidR="007D190D" w:rsidRPr="009F65F7" w:rsidRDefault="007D190D" w:rsidP="007D190D">
      <w:pPr>
        <w:jc w:val="center"/>
        <w:rPr>
          <w:b/>
          <w:sz w:val="28"/>
          <w:szCs w:val="28"/>
          <w:lang w:val="nb-NO"/>
        </w:rPr>
      </w:pPr>
      <w:bookmarkStart w:id="0" w:name="_Toc178975020"/>
      <w:bookmarkStart w:id="1" w:name="_Toc178976049"/>
      <w:bookmarkStart w:id="2" w:name="_Toc178976179"/>
      <w:bookmarkStart w:id="3" w:name="_Toc180918390"/>
      <w:bookmarkStart w:id="4" w:name="_Toc233477121"/>
      <w:bookmarkStart w:id="5" w:name="_Toc240056226"/>
      <w:r w:rsidRPr="009F65F7">
        <w:rPr>
          <w:b/>
          <w:sz w:val="28"/>
          <w:szCs w:val="28"/>
          <w:lang w:val="nb-NO"/>
        </w:rPr>
        <w:t>mellom:</w:t>
      </w:r>
    </w:p>
    <w:p w14:paraId="3A77D415" w14:textId="77777777" w:rsidR="007D190D" w:rsidRPr="00C12A55" w:rsidRDefault="007D190D" w:rsidP="007D190D">
      <w:pPr>
        <w:tabs>
          <w:tab w:val="left" w:pos="4536"/>
        </w:tabs>
        <w:suppressAutoHyphens/>
        <w:jc w:val="center"/>
        <w:rPr>
          <w:szCs w:val="20"/>
          <w:lang w:val="nb-NO"/>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7D190D" w:rsidRPr="00C12A55" w14:paraId="578510C1" w14:textId="77777777" w:rsidTr="0071767F">
        <w:tc>
          <w:tcPr>
            <w:tcW w:w="8640" w:type="dxa"/>
          </w:tcPr>
          <w:p w14:paraId="220FE9B2" w14:textId="08C48033" w:rsidR="007D190D" w:rsidRPr="00C12A55" w:rsidRDefault="003E2571" w:rsidP="0071767F">
            <w:pPr>
              <w:tabs>
                <w:tab w:val="left" w:pos="4536"/>
              </w:tabs>
              <w:suppressAutoHyphens/>
              <w:jc w:val="center"/>
              <w:rPr>
                <w:szCs w:val="20"/>
                <w:lang w:val="nb-NO"/>
              </w:rPr>
            </w:pPr>
            <w:r>
              <w:rPr>
                <w:szCs w:val="20"/>
                <w:lang w:val="nb-NO"/>
              </w:rPr>
              <w:t>Bjørnafjorden</w:t>
            </w:r>
            <w:r w:rsidR="007D190D" w:rsidRPr="00C12A55">
              <w:rPr>
                <w:szCs w:val="20"/>
                <w:lang w:val="nb-NO"/>
              </w:rPr>
              <w:t xml:space="preserve"> kommune</w:t>
            </w:r>
          </w:p>
        </w:tc>
      </w:tr>
    </w:tbl>
    <w:p w14:paraId="26E093B5" w14:textId="77777777" w:rsidR="007D190D" w:rsidRPr="00C12A55" w:rsidRDefault="007D190D" w:rsidP="007D190D">
      <w:pPr>
        <w:tabs>
          <w:tab w:val="left" w:pos="4536"/>
        </w:tabs>
        <w:suppressAutoHyphens/>
        <w:jc w:val="center"/>
        <w:rPr>
          <w:szCs w:val="20"/>
          <w:lang w:val="nb-NO"/>
        </w:rPr>
      </w:pPr>
      <w:r w:rsidRPr="00C12A55">
        <w:rPr>
          <w:szCs w:val="20"/>
          <w:lang w:val="nb-NO"/>
        </w:rPr>
        <w:t>(heretter omtalt som Oppdragsgiver)</w:t>
      </w:r>
    </w:p>
    <w:p w14:paraId="108F4732" w14:textId="77777777" w:rsidR="007D190D" w:rsidRPr="00C12A55" w:rsidRDefault="007D190D" w:rsidP="007D190D">
      <w:pPr>
        <w:tabs>
          <w:tab w:val="left" w:pos="4536"/>
        </w:tabs>
        <w:suppressAutoHyphens/>
        <w:jc w:val="center"/>
        <w:rPr>
          <w:szCs w:val="20"/>
          <w:lang w:val="nb-NO"/>
        </w:rPr>
      </w:pPr>
    </w:p>
    <w:p w14:paraId="63AB04BB" w14:textId="77777777" w:rsidR="007D190D" w:rsidRPr="00C12A55" w:rsidRDefault="007D190D" w:rsidP="007D190D">
      <w:pPr>
        <w:tabs>
          <w:tab w:val="left" w:pos="4536"/>
        </w:tabs>
        <w:suppressAutoHyphens/>
        <w:jc w:val="center"/>
        <w:rPr>
          <w:szCs w:val="20"/>
          <w:lang w:val="nb-NO"/>
        </w:rPr>
      </w:pPr>
      <w:r w:rsidRPr="00C12A55">
        <w:rPr>
          <w:szCs w:val="20"/>
          <w:lang w:val="nb-NO"/>
        </w:rPr>
        <w:t>og</w:t>
      </w:r>
    </w:p>
    <w:p w14:paraId="32E16349" w14:textId="77777777" w:rsidR="007D190D" w:rsidRPr="00C12A55" w:rsidRDefault="007D190D" w:rsidP="007D190D">
      <w:pPr>
        <w:tabs>
          <w:tab w:val="left" w:pos="4536"/>
        </w:tabs>
        <w:suppressAutoHyphens/>
        <w:jc w:val="center"/>
        <w:rPr>
          <w:szCs w:val="20"/>
          <w:lang w:val="nb-NO"/>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7D190D" w:rsidRPr="00C12A55" w14:paraId="2D4220B4" w14:textId="77777777" w:rsidTr="0071767F">
        <w:tc>
          <w:tcPr>
            <w:tcW w:w="8640" w:type="dxa"/>
          </w:tcPr>
          <w:p w14:paraId="0BAAA9D6" w14:textId="77777777" w:rsidR="007D190D" w:rsidRPr="00C12A55" w:rsidRDefault="007D190D" w:rsidP="0071767F">
            <w:pPr>
              <w:tabs>
                <w:tab w:val="left" w:pos="4536"/>
              </w:tabs>
              <w:suppressAutoHyphens/>
              <w:jc w:val="center"/>
              <w:rPr>
                <w:color w:val="FF0000"/>
                <w:szCs w:val="20"/>
                <w:lang w:val="nb-NO"/>
              </w:rPr>
            </w:pPr>
            <w:r w:rsidRPr="00C12A55">
              <w:rPr>
                <w:color w:val="FF0000"/>
                <w:szCs w:val="20"/>
                <w:lang w:val="nb-NO"/>
              </w:rPr>
              <w:fldChar w:fldCharType="begin">
                <w:ffData>
                  <w:name w:val=""/>
                  <w:enabled/>
                  <w:calcOnExit w:val="0"/>
                  <w:textInput>
                    <w:default w:val="[Navn på Leverandøren]"/>
                  </w:textInput>
                </w:ffData>
              </w:fldChar>
            </w:r>
            <w:r w:rsidRPr="00C12A55">
              <w:rPr>
                <w:color w:val="FF0000"/>
                <w:szCs w:val="20"/>
                <w:lang w:val="nb-NO"/>
              </w:rPr>
              <w:instrText xml:space="preserve"> FORMTEXT </w:instrText>
            </w:r>
            <w:r w:rsidRPr="00C12A55">
              <w:rPr>
                <w:color w:val="FF0000"/>
                <w:szCs w:val="20"/>
                <w:lang w:val="nb-NO"/>
              </w:rPr>
            </w:r>
            <w:r w:rsidRPr="00C12A55">
              <w:rPr>
                <w:color w:val="FF0000"/>
                <w:szCs w:val="20"/>
                <w:lang w:val="nb-NO"/>
              </w:rPr>
              <w:fldChar w:fldCharType="separate"/>
            </w:r>
            <w:r w:rsidRPr="00C12A55">
              <w:rPr>
                <w:noProof/>
                <w:color w:val="FF0000"/>
                <w:szCs w:val="20"/>
                <w:lang w:val="nb-NO"/>
              </w:rPr>
              <w:t>[Navn på Leverandøren]</w:t>
            </w:r>
            <w:r w:rsidRPr="00C12A55">
              <w:rPr>
                <w:color w:val="FF0000"/>
                <w:szCs w:val="20"/>
                <w:lang w:val="nb-NO"/>
              </w:rPr>
              <w:fldChar w:fldCharType="end"/>
            </w:r>
          </w:p>
        </w:tc>
      </w:tr>
    </w:tbl>
    <w:p w14:paraId="5CED6870" w14:textId="77777777" w:rsidR="007D190D" w:rsidRPr="00C12A55" w:rsidRDefault="007D190D" w:rsidP="007D190D">
      <w:pPr>
        <w:tabs>
          <w:tab w:val="left" w:pos="4536"/>
        </w:tabs>
        <w:suppressAutoHyphens/>
        <w:jc w:val="center"/>
        <w:rPr>
          <w:szCs w:val="20"/>
          <w:lang w:val="nb-NO"/>
        </w:rPr>
      </w:pPr>
      <w:r w:rsidRPr="00C12A55">
        <w:rPr>
          <w:szCs w:val="20"/>
          <w:lang w:val="nb-NO"/>
        </w:rPr>
        <w:t>(heretter omtalt som Leverandør)</w:t>
      </w:r>
    </w:p>
    <w:p w14:paraId="1ACC82BB" w14:textId="77777777" w:rsidR="007D190D" w:rsidRPr="00C12A55" w:rsidRDefault="007D190D" w:rsidP="007D190D">
      <w:pPr>
        <w:tabs>
          <w:tab w:val="left" w:pos="4536"/>
        </w:tabs>
        <w:suppressAutoHyphens/>
        <w:jc w:val="center"/>
        <w:rPr>
          <w:szCs w:val="20"/>
          <w:lang w:val="nb-NO"/>
        </w:rPr>
      </w:pPr>
    </w:p>
    <w:p w14:paraId="32C004F2" w14:textId="77777777" w:rsidR="007D190D" w:rsidRDefault="007D190D" w:rsidP="007D190D">
      <w:pPr>
        <w:tabs>
          <w:tab w:val="left" w:pos="4536"/>
        </w:tabs>
        <w:suppressAutoHyphens/>
        <w:jc w:val="center"/>
        <w:rPr>
          <w:szCs w:val="20"/>
          <w:lang w:val="nb-NO"/>
        </w:rPr>
      </w:pPr>
    </w:p>
    <w:p w14:paraId="0B8A768F" w14:textId="77777777" w:rsidR="008935E6" w:rsidRDefault="008935E6" w:rsidP="007D190D">
      <w:pPr>
        <w:tabs>
          <w:tab w:val="left" w:pos="4536"/>
        </w:tabs>
        <w:suppressAutoHyphens/>
        <w:jc w:val="center"/>
        <w:rPr>
          <w:szCs w:val="20"/>
          <w:lang w:val="nb-NO"/>
        </w:rPr>
      </w:pPr>
    </w:p>
    <w:p w14:paraId="59F2F9BB" w14:textId="77777777" w:rsidR="008935E6" w:rsidRDefault="008935E6" w:rsidP="007D190D">
      <w:pPr>
        <w:tabs>
          <w:tab w:val="left" w:pos="4536"/>
        </w:tabs>
        <w:suppressAutoHyphens/>
        <w:jc w:val="center"/>
        <w:rPr>
          <w:szCs w:val="20"/>
          <w:lang w:val="nb-NO"/>
        </w:rPr>
      </w:pPr>
    </w:p>
    <w:p w14:paraId="59635419" w14:textId="77777777" w:rsidR="008935E6" w:rsidRDefault="008935E6" w:rsidP="007D190D">
      <w:pPr>
        <w:tabs>
          <w:tab w:val="left" w:pos="4536"/>
        </w:tabs>
        <w:suppressAutoHyphens/>
        <w:jc w:val="center"/>
        <w:rPr>
          <w:szCs w:val="20"/>
          <w:lang w:val="nb-NO"/>
        </w:rPr>
      </w:pPr>
    </w:p>
    <w:p w14:paraId="529E22C4" w14:textId="77777777" w:rsidR="008935E6" w:rsidRPr="00C12A55" w:rsidRDefault="008935E6" w:rsidP="007D190D">
      <w:pPr>
        <w:tabs>
          <w:tab w:val="left" w:pos="4536"/>
        </w:tabs>
        <w:suppressAutoHyphens/>
        <w:jc w:val="center"/>
        <w:rPr>
          <w:szCs w:val="20"/>
          <w:lang w:val="nb-NO"/>
        </w:rPr>
      </w:pPr>
    </w:p>
    <w:p w14:paraId="17A89152" w14:textId="77777777" w:rsidR="007D190D" w:rsidRPr="00C12A55" w:rsidRDefault="007D190D" w:rsidP="007D190D">
      <w:pPr>
        <w:tabs>
          <w:tab w:val="left" w:pos="4536"/>
        </w:tabs>
        <w:suppressAutoHyphens/>
        <w:jc w:val="center"/>
        <w:rPr>
          <w:b/>
          <w:szCs w:val="20"/>
          <w:lang w:val="nb-NO"/>
        </w:rPr>
      </w:pPr>
      <w:r w:rsidRPr="00C12A55">
        <w:rPr>
          <w:b/>
          <w:szCs w:val="20"/>
          <w:lang w:val="nb-NO"/>
        </w:rPr>
        <w:t xml:space="preserve">Signatur </w:t>
      </w:r>
    </w:p>
    <w:p w14:paraId="38DBC1A5" w14:textId="77777777" w:rsidR="007D190D" w:rsidRPr="00C12A55" w:rsidRDefault="007D190D" w:rsidP="007D190D">
      <w:pPr>
        <w:tabs>
          <w:tab w:val="left" w:pos="4536"/>
        </w:tabs>
        <w:suppressAutoHyphens/>
        <w:jc w:val="center"/>
        <w:rPr>
          <w:szCs w:val="20"/>
          <w:lang w:val="nb-NO"/>
        </w:rPr>
      </w:pPr>
      <w:r w:rsidRPr="00C12A55">
        <w:rPr>
          <w:szCs w:val="20"/>
          <w:lang w:val="nb-NO"/>
        </w:rPr>
        <w:t>For Oppdragsgiver:</w:t>
      </w:r>
      <w:r w:rsidRPr="00C12A55">
        <w:rPr>
          <w:szCs w:val="20"/>
          <w:lang w:val="nb-NO"/>
        </w:rPr>
        <w:tab/>
        <w:t>For Leverandør: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4"/>
        <w:gridCol w:w="424"/>
        <w:gridCol w:w="4268"/>
      </w:tblGrid>
      <w:tr w:rsidR="007D190D" w:rsidRPr="00C12A55" w14:paraId="69899EAC" w14:textId="77777777" w:rsidTr="0071767F">
        <w:trPr>
          <w:jc w:val="center"/>
        </w:trPr>
        <w:tc>
          <w:tcPr>
            <w:tcW w:w="2398" w:type="pct"/>
          </w:tcPr>
          <w:p w14:paraId="28323BAC" w14:textId="77777777" w:rsidR="00DF71B2" w:rsidRDefault="00DF71B2" w:rsidP="0071767F">
            <w:pPr>
              <w:tabs>
                <w:tab w:val="left" w:pos="4536"/>
              </w:tabs>
              <w:suppressAutoHyphens/>
              <w:jc w:val="center"/>
              <w:rPr>
                <w:color w:val="FF0000"/>
                <w:szCs w:val="20"/>
                <w:lang w:val="nb-NO"/>
              </w:rPr>
            </w:pPr>
          </w:p>
          <w:p w14:paraId="2EA76439" w14:textId="77777777" w:rsidR="007D190D" w:rsidRDefault="00E317DA" w:rsidP="0071767F">
            <w:pPr>
              <w:tabs>
                <w:tab w:val="left" w:pos="4536"/>
              </w:tabs>
              <w:suppressAutoHyphens/>
              <w:jc w:val="center"/>
              <w:rPr>
                <w:color w:val="FF0000"/>
                <w:szCs w:val="20"/>
                <w:lang w:val="nb-NO"/>
              </w:rPr>
            </w:pPr>
            <w:r>
              <w:rPr>
                <w:color w:val="FF0000"/>
                <w:szCs w:val="20"/>
                <w:lang w:val="nb-NO"/>
              </w:rPr>
              <w:t>Namn</w:t>
            </w:r>
          </w:p>
          <w:p w14:paraId="1DBDFBBB" w14:textId="77777777" w:rsidR="00DF71B2" w:rsidRDefault="00DF71B2" w:rsidP="0071767F">
            <w:pPr>
              <w:tabs>
                <w:tab w:val="left" w:pos="4536"/>
              </w:tabs>
              <w:suppressAutoHyphens/>
              <w:jc w:val="center"/>
              <w:rPr>
                <w:color w:val="FF0000"/>
                <w:szCs w:val="20"/>
                <w:lang w:val="nb-NO"/>
              </w:rPr>
            </w:pPr>
            <w:r w:rsidRPr="00DF71B2">
              <w:rPr>
                <w:color w:val="FF0000"/>
                <w:szCs w:val="20"/>
                <w:lang w:val="nb-NO"/>
              </w:rPr>
              <w:t>Tittel</w:t>
            </w:r>
          </w:p>
          <w:p w14:paraId="5A3C1913" w14:textId="4947C50A" w:rsidR="00DF71B2" w:rsidRPr="00C12A55" w:rsidRDefault="00DF71B2" w:rsidP="0071767F">
            <w:pPr>
              <w:tabs>
                <w:tab w:val="left" w:pos="4536"/>
              </w:tabs>
              <w:suppressAutoHyphens/>
              <w:jc w:val="center"/>
              <w:rPr>
                <w:color w:val="000000"/>
                <w:szCs w:val="20"/>
                <w:lang w:val="nb-NO"/>
              </w:rPr>
            </w:pPr>
          </w:p>
        </w:tc>
        <w:tc>
          <w:tcPr>
            <w:tcW w:w="235" w:type="pct"/>
          </w:tcPr>
          <w:p w14:paraId="4E9AE0FE" w14:textId="77777777" w:rsidR="007D190D" w:rsidRPr="00C12A55" w:rsidRDefault="007D190D" w:rsidP="00DF71B2">
            <w:pPr>
              <w:tabs>
                <w:tab w:val="left" w:pos="4536"/>
              </w:tabs>
              <w:suppressAutoHyphens/>
              <w:jc w:val="center"/>
              <w:rPr>
                <w:color w:val="000000"/>
                <w:szCs w:val="20"/>
                <w:lang w:val="nb-NO"/>
              </w:rPr>
            </w:pPr>
          </w:p>
        </w:tc>
        <w:tc>
          <w:tcPr>
            <w:tcW w:w="2367" w:type="pct"/>
          </w:tcPr>
          <w:p w14:paraId="6326B55C" w14:textId="77777777" w:rsidR="00DF71B2" w:rsidRDefault="00DF71B2" w:rsidP="00DF71B2">
            <w:pPr>
              <w:tabs>
                <w:tab w:val="left" w:pos="4536"/>
              </w:tabs>
              <w:suppressAutoHyphens/>
              <w:jc w:val="center"/>
              <w:rPr>
                <w:color w:val="FF0000"/>
                <w:szCs w:val="20"/>
                <w:lang w:val="nb-NO"/>
              </w:rPr>
            </w:pPr>
          </w:p>
          <w:p w14:paraId="1B6CF677" w14:textId="1CA0E2BA" w:rsidR="00DF71B2" w:rsidRDefault="00DF71B2" w:rsidP="00DF71B2">
            <w:pPr>
              <w:tabs>
                <w:tab w:val="left" w:pos="4536"/>
              </w:tabs>
              <w:suppressAutoHyphens/>
              <w:jc w:val="center"/>
              <w:rPr>
                <w:color w:val="FF0000"/>
                <w:szCs w:val="20"/>
                <w:lang w:val="nb-NO"/>
              </w:rPr>
            </w:pPr>
            <w:r>
              <w:rPr>
                <w:color w:val="FF0000"/>
                <w:szCs w:val="20"/>
                <w:lang w:val="nb-NO"/>
              </w:rPr>
              <w:t>Namn</w:t>
            </w:r>
          </w:p>
          <w:p w14:paraId="2CEBB4F3" w14:textId="5F0888AD" w:rsidR="007D190D" w:rsidRPr="00C12A55" w:rsidRDefault="00DF71B2" w:rsidP="00DF71B2">
            <w:pPr>
              <w:tabs>
                <w:tab w:val="left" w:pos="4536"/>
              </w:tabs>
              <w:suppressAutoHyphens/>
              <w:jc w:val="center"/>
              <w:rPr>
                <w:color w:val="000000"/>
                <w:szCs w:val="20"/>
                <w:lang w:val="nb-NO"/>
              </w:rPr>
            </w:pPr>
            <w:r w:rsidRPr="00DF71B2">
              <w:rPr>
                <w:color w:val="FF0000"/>
                <w:szCs w:val="20"/>
                <w:lang w:val="nb-NO"/>
              </w:rPr>
              <w:t>Tittel</w:t>
            </w:r>
          </w:p>
        </w:tc>
      </w:tr>
    </w:tbl>
    <w:p w14:paraId="5F9928DD" w14:textId="77777777" w:rsidR="007D190D" w:rsidRPr="00C12A55" w:rsidRDefault="007D190D" w:rsidP="007D190D">
      <w:pPr>
        <w:tabs>
          <w:tab w:val="left" w:pos="4536"/>
        </w:tabs>
        <w:suppressAutoHyphens/>
        <w:jc w:val="center"/>
        <w:rPr>
          <w:color w:val="000000"/>
          <w:szCs w:val="20"/>
          <w:lang w:val="nb-NO"/>
        </w:rPr>
      </w:pPr>
    </w:p>
    <w:p w14:paraId="4A5F7AA3" w14:textId="19C64104" w:rsidR="007D190D" w:rsidRDefault="003E4F62" w:rsidP="007D190D">
      <w:pPr>
        <w:rPr>
          <w:szCs w:val="20"/>
        </w:rPr>
      </w:pPr>
      <w:r w:rsidRPr="003E4F62">
        <w:rPr>
          <w:szCs w:val="20"/>
        </w:rPr>
        <w:t>Dato for signering fremgår av signeringsdokumentet opprettet ved den elektroniske signeringen av denne avtale. </w:t>
      </w:r>
    </w:p>
    <w:p w14:paraId="418719BF" w14:textId="77777777" w:rsidR="003E4F62" w:rsidRDefault="003E4F62" w:rsidP="007D190D">
      <w:pPr>
        <w:rPr>
          <w:szCs w:val="20"/>
        </w:rPr>
      </w:pPr>
    </w:p>
    <w:p w14:paraId="7B15893D" w14:textId="77777777" w:rsidR="003E4F62" w:rsidRPr="003E4F62" w:rsidRDefault="003E4F62" w:rsidP="003E4F62">
      <w:pPr>
        <w:rPr>
          <w:szCs w:val="20"/>
        </w:rPr>
      </w:pPr>
      <w:r w:rsidRPr="003E4F62">
        <w:rPr>
          <w:szCs w:val="20"/>
        </w:rPr>
        <w:t>Oppdragsgivers og Leverandørs signatarer bekrefter med sin elektroniske signatur på dette dokument at de innehar de fullmakter som er nødvendige for å binde sin avtalepart under denne avtale. </w:t>
      </w:r>
    </w:p>
    <w:p w14:paraId="043EE339" w14:textId="77777777" w:rsidR="003E4F62" w:rsidRPr="003E4F62" w:rsidRDefault="003E4F62" w:rsidP="003E4F62">
      <w:pPr>
        <w:rPr>
          <w:szCs w:val="20"/>
        </w:rPr>
      </w:pPr>
      <w:r w:rsidRPr="003E4F62">
        <w:rPr>
          <w:szCs w:val="20"/>
        </w:rPr>
        <w:t> </w:t>
      </w:r>
    </w:p>
    <w:p w14:paraId="7B9FB122" w14:textId="77777777" w:rsidR="003E4F62" w:rsidRPr="003E4F62" w:rsidRDefault="003E4F62" w:rsidP="003E4F62">
      <w:pPr>
        <w:rPr>
          <w:szCs w:val="20"/>
          <w:lang w:val="nb-NO"/>
        </w:rPr>
      </w:pPr>
      <w:r w:rsidRPr="003E4F62">
        <w:rPr>
          <w:szCs w:val="20"/>
          <w:lang w:val="nb-NO"/>
        </w:rPr>
        <w:t>Leverandørens signatar har fullmakt i henhold til stilling [eller] skriftlig fullmakt vedlagt. </w:t>
      </w:r>
    </w:p>
    <w:p w14:paraId="612F5CA8" w14:textId="77777777" w:rsidR="007D190D" w:rsidRDefault="007D190D" w:rsidP="007D190D">
      <w:pPr>
        <w:rPr>
          <w:color w:val="000000"/>
          <w:szCs w:val="20"/>
          <w:lang w:val="nb-NO"/>
        </w:rPr>
      </w:pPr>
    </w:p>
    <w:p w14:paraId="7102768A" w14:textId="77777777" w:rsidR="007D190D" w:rsidRDefault="007D190D" w:rsidP="007D190D">
      <w:pPr>
        <w:rPr>
          <w:color w:val="000000"/>
          <w:szCs w:val="20"/>
          <w:lang w:val="nb-NO"/>
        </w:rPr>
      </w:pPr>
    </w:p>
    <w:p w14:paraId="3BCF8DA5" w14:textId="77777777" w:rsidR="009448C8" w:rsidRDefault="009448C8" w:rsidP="007D190D">
      <w:pPr>
        <w:jc w:val="center"/>
        <w:rPr>
          <w:b/>
          <w:szCs w:val="20"/>
          <w:lang w:val="nb-NO"/>
        </w:rPr>
      </w:pPr>
      <w:bookmarkStart w:id="6" w:name="_Toc178975021"/>
      <w:bookmarkStart w:id="7" w:name="_Toc178976050"/>
      <w:bookmarkStart w:id="8" w:name="_Toc178976180"/>
      <w:bookmarkStart w:id="9" w:name="_Toc180918391"/>
      <w:bookmarkStart w:id="10" w:name="_Toc233477122"/>
      <w:bookmarkStart w:id="11" w:name="_Toc240056227"/>
      <w:bookmarkEnd w:id="0"/>
      <w:bookmarkEnd w:id="1"/>
      <w:bookmarkEnd w:id="2"/>
      <w:bookmarkEnd w:id="3"/>
      <w:bookmarkEnd w:id="4"/>
      <w:bookmarkEnd w:id="5"/>
    </w:p>
    <w:p w14:paraId="6BFD5101" w14:textId="77777777" w:rsidR="009448C8" w:rsidRDefault="009448C8" w:rsidP="007D190D">
      <w:pPr>
        <w:jc w:val="center"/>
        <w:rPr>
          <w:b/>
          <w:szCs w:val="20"/>
          <w:lang w:val="nb-NO"/>
        </w:rPr>
      </w:pPr>
    </w:p>
    <w:p w14:paraId="1D0318AC" w14:textId="77777777" w:rsidR="009448C8" w:rsidRDefault="009448C8" w:rsidP="007D190D">
      <w:pPr>
        <w:jc w:val="center"/>
        <w:rPr>
          <w:b/>
          <w:szCs w:val="20"/>
          <w:lang w:val="nb-NO"/>
        </w:rPr>
      </w:pPr>
    </w:p>
    <w:p w14:paraId="26E874CC" w14:textId="77777777" w:rsidR="009448C8" w:rsidRDefault="009448C8" w:rsidP="007D190D">
      <w:pPr>
        <w:jc w:val="center"/>
        <w:rPr>
          <w:b/>
          <w:szCs w:val="20"/>
          <w:lang w:val="nb-NO"/>
        </w:rPr>
      </w:pPr>
    </w:p>
    <w:p w14:paraId="21D7F0C3" w14:textId="77777777" w:rsidR="009448C8" w:rsidRDefault="009448C8" w:rsidP="007D190D">
      <w:pPr>
        <w:jc w:val="center"/>
        <w:rPr>
          <w:b/>
          <w:szCs w:val="20"/>
          <w:lang w:val="nb-NO"/>
        </w:rPr>
      </w:pPr>
    </w:p>
    <w:p w14:paraId="43EB8082" w14:textId="77777777" w:rsidR="009448C8" w:rsidRDefault="009448C8" w:rsidP="007D190D">
      <w:pPr>
        <w:jc w:val="center"/>
        <w:rPr>
          <w:b/>
          <w:szCs w:val="20"/>
          <w:lang w:val="nb-NO"/>
        </w:rPr>
      </w:pPr>
    </w:p>
    <w:p w14:paraId="7360C405" w14:textId="77777777" w:rsidR="009448C8" w:rsidRDefault="009448C8" w:rsidP="007D190D">
      <w:pPr>
        <w:jc w:val="center"/>
        <w:rPr>
          <w:b/>
          <w:szCs w:val="20"/>
          <w:lang w:val="nb-NO"/>
        </w:rPr>
      </w:pPr>
    </w:p>
    <w:p w14:paraId="391E24E6" w14:textId="77777777" w:rsidR="009448C8" w:rsidRDefault="009448C8" w:rsidP="007D190D">
      <w:pPr>
        <w:jc w:val="center"/>
        <w:rPr>
          <w:b/>
          <w:szCs w:val="20"/>
          <w:lang w:val="nb-NO"/>
        </w:rPr>
      </w:pPr>
    </w:p>
    <w:p w14:paraId="739CA760" w14:textId="77777777" w:rsidR="009448C8" w:rsidRDefault="009448C8" w:rsidP="007D190D">
      <w:pPr>
        <w:jc w:val="center"/>
        <w:rPr>
          <w:b/>
          <w:szCs w:val="20"/>
          <w:lang w:val="nb-NO"/>
        </w:rPr>
      </w:pPr>
    </w:p>
    <w:p w14:paraId="06A0B966" w14:textId="77777777" w:rsidR="009448C8" w:rsidRDefault="009448C8" w:rsidP="007D190D">
      <w:pPr>
        <w:jc w:val="center"/>
        <w:rPr>
          <w:b/>
          <w:szCs w:val="20"/>
          <w:lang w:val="nb-NO"/>
        </w:rPr>
      </w:pPr>
    </w:p>
    <w:p w14:paraId="004616E6" w14:textId="77777777" w:rsidR="009448C8" w:rsidRDefault="009448C8" w:rsidP="007D190D">
      <w:pPr>
        <w:jc w:val="center"/>
        <w:rPr>
          <w:b/>
          <w:szCs w:val="20"/>
          <w:lang w:val="nb-NO"/>
        </w:rPr>
      </w:pPr>
    </w:p>
    <w:p w14:paraId="5CEBB1A7" w14:textId="77777777" w:rsidR="009448C8" w:rsidRDefault="009448C8" w:rsidP="007D190D">
      <w:pPr>
        <w:jc w:val="center"/>
        <w:rPr>
          <w:b/>
          <w:szCs w:val="20"/>
          <w:lang w:val="nb-NO"/>
        </w:rPr>
      </w:pPr>
    </w:p>
    <w:p w14:paraId="1FAF2571" w14:textId="77777777" w:rsidR="009448C8" w:rsidRDefault="009448C8" w:rsidP="007D190D">
      <w:pPr>
        <w:jc w:val="center"/>
        <w:rPr>
          <w:b/>
          <w:szCs w:val="20"/>
          <w:lang w:val="nb-NO"/>
        </w:rPr>
      </w:pPr>
    </w:p>
    <w:p w14:paraId="24EB5209" w14:textId="77777777" w:rsidR="009448C8" w:rsidRDefault="009448C8" w:rsidP="007D190D">
      <w:pPr>
        <w:jc w:val="center"/>
        <w:rPr>
          <w:b/>
          <w:szCs w:val="20"/>
          <w:lang w:val="nb-NO"/>
        </w:rPr>
      </w:pPr>
    </w:p>
    <w:p w14:paraId="6EC027DF" w14:textId="77777777" w:rsidR="009448C8" w:rsidRDefault="009448C8" w:rsidP="007D190D">
      <w:pPr>
        <w:jc w:val="center"/>
        <w:rPr>
          <w:b/>
          <w:szCs w:val="20"/>
          <w:lang w:val="nb-NO"/>
        </w:rPr>
      </w:pPr>
    </w:p>
    <w:p w14:paraId="464772B7" w14:textId="77777777" w:rsidR="009448C8" w:rsidRDefault="009448C8" w:rsidP="007D190D">
      <w:pPr>
        <w:jc w:val="center"/>
        <w:rPr>
          <w:b/>
          <w:szCs w:val="20"/>
          <w:lang w:val="nb-NO"/>
        </w:rPr>
      </w:pPr>
    </w:p>
    <w:p w14:paraId="29DA0EF6" w14:textId="5CC680C8" w:rsidR="007D190D" w:rsidRPr="00C12A55" w:rsidRDefault="007D190D" w:rsidP="007D190D">
      <w:pPr>
        <w:jc w:val="center"/>
        <w:rPr>
          <w:b/>
          <w:szCs w:val="20"/>
          <w:lang w:val="nb-NO"/>
        </w:rPr>
      </w:pPr>
      <w:r w:rsidRPr="00C12A55">
        <w:rPr>
          <w:b/>
          <w:szCs w:val="20"/>
          <w:lang w:val="nb-NO"/>
        </w:rPr>
        <w:lastRenderedPageBreak/>
        <w:t>Skriftlige henvendelser i relasjon til avtalen</w:t>
      </w:r>
    </w:p>
    <w:p w14:paraId="2D7CC6D7" w14:textId="77777777" w:rsidR="007D190D" w:rsidRPr="00C12A55" w:rsidRDefault="007D190D" w:rsidP="007D190D">
      <w:pPr>
        <w:tabs>
          <w:tab w:val="left" w:pos="4536"/>
        </w:tabs>
        <w:suppressAutoHyphens/>
        <w:outlineLvl w:val="0"/>
        <w:rPr>
          <w:szCs w:val="20"/>
          <w:lang w:val="nb-NO"/>
        </w:rPr>
      </w:pPr>
    </w:p>
    <w:p w14:paraId="26E4E6EC" w14:textId="77777777" w:rsidR="007D190D" w:rsidRPr="00C12A55" w:rsidRDefault="007D190D" w:rsidP="007D190D">
      <w:pPr>
        <w:tabs>
          <w:tab w:val="left" w:pos="4536"/>
        </w:tabs>
        <w:suppressAutoHyphens/>
        <w:rPr>
          <w:szCs w:val="20"/>
          <w:lang w:val="nb-NO"/>
        </w:rPr>
      </w:pPr>
      <w:r w:rsidRPr="00C12A55">
        <w:rPr>
          <w:szCs w:val="20"/>
          <w:lang w:val="nb-NO"/>
        </w:rPr>
        <w:t xml:space="preserve">Alle skriftlige henvendelser angående dette </w:t>
      </w:r>
      <w:r>
        <w:rPr>
          <w:szCs w:val="20"/>
          <w:lang w:val="nb-NO"/>
        </w:rPr>
        <w:t>ramme</w:t>
      </w:r>
      <w:r w:rsidRPr="00C12A55">
        <w:rPr>
          <w:szCs w:val="20"/>
          <w:lang w:val="nb-NO"/>
        </w:rPr>
        <w:t>avtaleforholdet skal sendes til følgende adresser:</w:t>
      </w:r>
    </w:p>
    <w:p w14:paraId="367BA3C8" w14:textId="77777777" w:rsidR="007D190D" w:rsidRPr="00C12A55" w:rsidRDefault="007D190D" w:rsidP="007D190D">
      <w:pPr>
        <w:tabs>
          <w:tab w:val="left" w:pos="4536"/>
        </w:tabs>
        <w:suppressAutoHyphens/>
        <w:jc w:val="center"/>
        <w:rPr>
          <w:szCs w:val="20"/>
          <w:lang w:val="nb-NO"/>
        </w:rPr>
      </w:pPr>
    </w:p>
    <w:p w14:paraId="40470467" w14:textId="77777777" w:rsidR="007D190D" w:rsidRPr="00C12A55" w:rsidRDefault="007D190D" w:rsidP="007D190D">
      <w:pPr>
        <w:jc w:val="center"/>
        <w:rPr>
          <w:i/>
          <w:szCs w:val="20"/>
          <w:lang w:val="nb-NO"/>
        </w:rPr>
      </w:pPr>
      <w:r w:rsidRPr="00C12A55">
        <w:rPr>
          <w:szCs w:val="20"/>
          <w:lang w:val="nb-NO"/>
        </w:rPr>
        <w:t>Henvendelser til Oppdragsgiver</w:t>
      </w:r>
      <w:r w:rsidRPr="00C12A55">
        <w:rPr>
          <w:i/>
          <w:szCs w:val="20"/>
          <w:lang w:val="nb-NO"/>
        </w:rPr>
        <w:t>:</w:t>
      </w:r>
      <w:r w:rsidRPr="00C12A55">
        <w:rPr>
          <w:i/>
          <w:szCs w:val="20"/>
          <w:lang w:val="nb-NO"/>
        </w:rPr>
        <w:tab/>
      </w:r>
      <w:r w:rsidRPr="00C12A55">
        <w:rPr>
          <w:i/>
          <w:szCs w:val="20"/>
          <w:lang w:val="nb-NO"/>
        </w:rPr>
        <w:tab/>
      </w:r>
      <w:r w:rsidRPr="00C12A55">
        <w:rPr>
          <w:szCs w:val="20"/>
          <w:lang w:val="nb-NO"/>
        </w:rPr>
        <w:t>Henvendelser til Leverandør</w:t>
      </w:r>
      <w:r w:rsidRPr="00C12A55">
        <w:rPr>
          <w:i/>
          <w:szCs w:val="20"/>
          <w:lang w:val="nb-NO"/>
        </w:rPr>
        <w:t>:</w:t>
      </w:r>
    </w:p>
    <w:tbl>
      <w:tblPr>
        <w:tblW w:w="0" w:type="auto"/>
        <w:tblInd w:w="70" w:type="dxa"/>
        <w:tblCellMar>
          <w:left w:w="70" w:type="dxa"/>
          <w:right w:w="70" w:type="dxa"/>
        </w:tblCellMar>
        <w:tblLook w:val="0000" w:firstRow="0" w:lastRow="0" w:firstColumn="0" w:lastColumn="0" w:noHBand="0" w:noVBand="0"/>
      </w:tblPr>
      <w:tblGrid>
        <w:gridCol w:w="4140"/>
        <w:gridCol w:w="180"/>
        <w:gridCol w:w="4320"/>
      </w:tblGrid>
      <w:tr w:rsidR="007D190D" w:rsidRPr="004B6C0B" w14:paraId="7C3665D6" w14:textId="77777777" w:rsidTr="0071767F">
        <w:trPr>
          <w:cantSplit/>
          <w:trHeight w:val="1301"/>
        </w:trPr>
        <w:tc>
          <w:tcPr>
            <w:tcW w:w="4140" w:type="dxa"/>
          </w:tcPr>
          <w:p w14:paraId="7F80A799" w14:textId="77777777" w:rsidR="007D190D" w:rsidRPr="00C12A55" w:rsidRDefault="007D190D" w:rsidP="0071767F">
            <w:pPr>
              <w:suppressAutoHyphens/>
              <w:jc w:val="center"/>
              <w:rPr>
                <w:color w:val="FF0000"/>
                <w:szCs w:val="20"/>
                <w:lang w:val="nb-NO"/>
              </w:rPr>
            </w:pPr>
            <w:r w:rsidRPr="00C12A55">
              <w:rPr>
                <w:color w:val="FF0000"/>
                <w:szCs w:val="20"/>
                <w:lang w:val="nb-NO"/>
              </w:rPr>
              <w:fldChar w:fldCharType="begin">
                <w:ffData>
                  <w:name w:val=""/>
                  <w:enabled/>
                  <w:calcOnExit w:val="0"/>
                  <w:textInput>
                    <w:default w:val="[Adressat]"/>
                  </w:textInput>
                </w:ffData>
              </w:fldChar>
            </w:r>
            <w:r w:rsidRPr="00C12A55">
              <w:rPr>
                <w:color w:val="FF0000"/>
                <w:szCs w:val="20"/>
                <w:lang w:val="nb-NO"/>
              </w:rPr>
              <w:instrText xml:space="preserve"> FORMTEXT </w:instrText>
            </w:r>
            <w:r w:rsidRPr="00C12A55">
              <w:rPr>
                <w:color w:val="FF0000"/>
                <w:szCs w:val="20"/>
                <w:lang w:val="nb-NO"/>
              </w:rPr>
            </w:r>
            <w:r w:rsidRPr="00C12A55">
              <w:rPr>
                <w:color w:val="FF0000"/>
                <w:szCs w:val="20"/>
                <w:lang w:val="nb-NO"/>
              </w:rPr>
              <w:fldChar w:fldCharType="separate"/>
            </w:r>
            <w:r w:rsidRPr="00C12A55">
              <w:rPr>
                <w:noProof/>
                <w:color w:val="FF0000"/>
                <w:szCs w:val="20"/>
                <w:lang w:val="nb-NO"/>
              </w:rPr>
              <w:t>[Adressat]</w:t>
            </w:r>
            <w:r w:rsidRPr="00C12A55">
              <w:rPr>
                <w:color w:val="FF0000"/>
                <w:szCs w:val="20"/>
                <w:lang w:val="nb-NO"/>
              </w:rPr>
              <w:fldChar w:fldCharType="end"/>
            </w:r>
          </w:p>
          <w:p w14:paraId="05AAA407" w14:textId="77777777" w:rsidR="007D190D" w:rsidRPr="00C12A55" w:rsidRDefault="007D190D" w:rsidP="0071767F">
            <w:pPr>
              <w:suppressAutoHyphens/>
              <w:jc w:val="center"/>
              <w:rPr>
                <w:color w:val="FF0000"/>
                <w:szCs w:val="20"/>
                <w:lang w:val="nb-NO"/>
              </w:rPr>
            </w:pPr>
            <w:r w:rsidRPr="00C12A55">
              <w:rPr>
                <w:color w:val="FF0000"/>
                <w:szCs w:val="20"/>
                <w:lang w:val="nb-NO"/>
              </w:rPr>
              <w:fldChar w:fldCharType="begin">
                <w:ffData>
                  <w:name w:val=""/>
                  <w:enabled/>
                  <w:calcOnExit w:val="0"/>
                  <w:textInput>
                    <w:default w:val="[Adresse]"/>
                  </w:textInput>
                </w:ffData>
              </w:fldChar>
            </w:r>
            <w:r w:rsidRPr="00C12A55">
              <w:rPr>
                <w:color w:val="FF0000"/>
                <w:szCs w:val="20"/>
                <w:lang w:val="nb-NO"/>
              </w:rPr>
              <w:instrText xml:space="preserve"> FORMTEXT </w:instrText>
            </w:r>
            <w:r w:rsidRPr="00C12A55">
              <w:rPr>
                <w:color w:val="FF0000"/>
                <w:szCs w:val="20"/>
                <w:lang w:val="nb-NO"/>
              </w:rPr>
            </w:r>
            <w:r w:rsidRPr="00C12A55">
              <w:rPr>
                <w:color w:val="FF0000"/>
                <w:szCs w:val="20"/>
                <w:lang w:val="nb-NO"/>
              </w:rPr>
              <w:fldChar w:fldCharType="separate"/>
            </w:r>
            <w:r w:rsidRPr="00C12A55">
              <w:rPr>
                <w:noProof/>
                <w:color w:val="FF0000"/>
                <w:szCs w:val="20"/>
                <w:lang w:val="nb-NO"/>
              </w:rPr>
              <w:t>[Adresse]</w:t>
            </w:r>
            <w:r w:rsidRPr="00C12A55">
              <w:rPr>
                <w:color w:val="FF0000"/>
                <w:szCs w:val="20"/>
                <w:lang w:val="nb-NO"/>
              </w:rPr>
              <w:fldChar w:fldCharType="end"/>
            </w:r>
          </w:p>
          <w:p w14:paraId="7E63555D" w14:textId="77777777" w:rsidR="007D190D" w:rsidRPr="00C12A55" w:rsidRDefault="007D190D" w:rsidP="0071767F">
            <w:pPr>
              <w:suppressAutoHyphens/>
              <w:jc w:val="center"/>
              <w:rPr>
                <w:color w:val="FF0000"/>
                <w:szCs w:val="20"/>
                <w:lang w:val="nb-NO"/>
              </w:rPr>
            </w:pPr>
            <w:r w:rsidRPr="00C12A55">
              <w:rPr>
                <w:color w:val="FF0000"/>
                <w:szCs w:val="20"/>
                <w:lang w:val="nb-NO"/>
              </w:rPr>
              <w:fldChar w:fldCharType="begin">
                <w:ffData>
                  <w:name w:val=""/>
                  <w:enabled/>
                  <w:calcOnExit w:val="0"/>
                  <w:textInput>
                    <w:default w:val="[Postnummer og poststed]"/>
                  </w:textInput>
                </w:ffData>
              </w:fldChar>
            </w:r>
            <w:r w:rsidRPr="00C12A55">
              <w:rPr>
                <w:color w:val="FF0000"/>
                <w:szCs w:val="20"/>
                <w:lang w:val="nb-NO"/>
              </w:rPr>
              <w:instrText xml:space="preserve"> FORMTEXT </w:instrText>
            </w:r>
            <w:r w:rsidRPr="00C12A55">
              <w:rPr>
                <w:color w:val="FF0000"/>
                <w:szCs w:val="20"/>
                <w:lang w:val="nb-NO"/>
              </w:rPr>
            </w:r>
            <w:r w:rsidRPr="00C12A55">
              <w:rPr>
                <w:color w:val="FF0000"/>
                <w:szCs w:val="20"/>
                <w:lang w:val="nb-NO"/>
              </w:rPr>
              <w:fldChar w:fldCharType="separate"/>
            </w:r>
            <w:r w:rsidRPr="00C12A55">
              <w:rPr>
                <w:noProof/>
                <w:color w:val="FF0000"/>
                <w:szCs w:val="20"/>
                <w:lang w:val="nb-NO"/>
              </w:rPr>
              <w:t>[Postnummer og poststed]</w:t>
            </w:r>
            <w:r w:rsidRPr="00C12A55">
              <w:rPr>
                <w:color w:val="FF0000"/>
                <w:szCs w:val="20"/>
                <w:lang w:val="nb-NO"/>
              </w:rPr>
              <w:fldChar w:fldCharType="end"/>
            </w:r>
          </w:p>
          <w:p w14:paraId="43CED329" w14:textId="77777777" w:rsidR="007D190D" w:rsidRPr="00C12A55" w:rsidRDefault="007D190D" w:rsidP="0071767F">
            <w:pPr>
              <w:suppressAutoHyphens/>
              <w:jc w:val="center"/>
              <w:rPr>
                <w:szCs w:val="20"/>
                <w:lang w:val="nb-NO"/>
              </w:rPr>
            </w:pPr>
          </w:p>
        </w:tc>
        <w:tc>
          <w:tcPr>
            <w:tcW w:w="180" w:type="dxa"/>
          </w:tcPr>
          <w:p w14:paraId="7087A7D4" w14:textId="77777777" w:rsidR="007D190D" w:rsidRPr="00C12A55" w:rsidRDefault="007D190D" w:rsidP="0071767F">
            <w:pPr>
              <w:suppressAutoHyphens/>
              <w:jc w:val="center"/>
              <w:rPr>
                <w:szCs w:val="20"/>
                <w:lang w:val="nb-NO"/>
              </w:rPr>
            </w:pPr>
          </w:p>
        </w:tc>
        <w:tc>
          <w:tcPr>
            <w:tcW w:w="4320" w:type="dxa"/>
          </w:tcPr>
          <w:p w14:paraId="1F3E6B5A" w14:textId="77777777" w:rsidR="007D190D" w:rsidRPr="00C12A55" w:rsidRDefault="007D190D" w:rsidP="0071767F">
            <w:pPr>
              <w:suppressAutoHyphens/>
              <w:jc w:val="center"/>
              <w:rPr>
                <w:color w:val="FF0000"/>
                <w:szCs w:val="20"/>
                <w:lang w:val="nb-NO"/>
              </w:rPr>
            </w:pPr>
            <w:r w:rsidRPr="00C12A55">
              <w:rPr>
                <w:color w:val="FF0000"/>
                <w:szCs w:val="20"/>
                <w:lang w:val="nb-NO"/>
              </w:rPr>
              <w:fldChar w:fldCharType="begin">
                <w:ffData>
                  <w:name w:val=""/>
                  <w:enabled/>
                  <w:calcOnExit w:val="0"/>
                  <w:textInput>
                    <w:default w:val="[Adressat]"/>
                  </w:textInput>
                </w:ffData>
              </w:fldChar>
            </w:r>
            <w:r w:rsidRPr="00C12A55">
              <w:rPr>
                <w:color w:val="FF0000"/>
                <w:szCs w:val="20"/>
                <w:lang w:val="nb-NO"/>
              </w:rPr>
              <w:instrText xml:space="preserve"> FORMTEXT </w:instrText>
            </w:r>
            <w:r w:rsidRPr="00C12A55">
              <w:rPr>
                <w:color w:val="FF0000"/>
                <w:szCs w:val="20"/>
                <w:lang w:val="nb-NO"/>
              </w:rPr>
            </w:r>
            <w:r w:rsidRPr="00C12A55">
              <w:rPr>
                <w:color w:val="FF0000"/>
                <w:szCs w:val="20"/>
                <w:lang w:val="nb-NO"/>
              </w:rPr>
              <w:fldChar w:fldCharType="separate"/>
            </w:r>
            <w:r w:rsidRPr="00C12A55">
              <w:rPr>
                <w:noProof/>
                <w:color w:val="FF0000"/>
                <w:szCs w:val="20"/>
                <w:lang w:val="nb-NO"/>
              </w:rPr>
              <w:t>[Adressat]</w:t>
            </w:r>
            <w:r w:rsidRPr="00C12A55">
              <w:rPr>
                <w:color w:val="FF0000"/>
                <w:szCs w:val="20"/>
                <w:lang w:val="nb-NO"/>
              </w:rPr>
              <w:fldChar w:fldCharType="end"/>
            </w:r>
          </w:p>
          <w:p w14:paraId="38A90E93" w14:textId="77777777" w:rsidR="007D190D" w:rsidRPr="00C12A55" w:rsidRDefault="007D190D" w:rsidP="0071767F">
            <w:pPr>
              <w:suppressAutoHyphens/>
              <w:jc w:val="center"/>
              <w:rPr>
                <w:color w:val="FF0000"/>
                <w:szCs w:val="20"/>
                <w:lang w:val="nb-NO"/>
              </w:rPr>
            </w:pPr>
            <w:r w:rsidRPr="00C12A55">
              <w:rPr>
                <w:color w:val="FF0000"/>
                <w:szCs w:val="20"/>
                <w:lang w:val="nb-NO"/>
              </w:rPr>
              <w:fldChar w:fldCharType="begin">
                <w:ffData>
                  <w:name w:val=""/>
                  <w:enabled/>
                  <w:calcOnExit w:val="0"/>
                  <w:textInput>
                    <w:default w:val="[Adresse]"/>
                  </w:textInput>
                </w:ffData>
              </w:fldChar>
            </w:r>
            <w:r w:rsidRPr="00C12A55">
              <w:rPr>
                <w:color w:val="FF0000"/>
                <w:szCs w:val="20"/>
                <w:lang w:val="nb-NO"/>
              </w:rPr>
              <w:instrText xml:space="preserve"> FORMTEXT </w:instrText>
            </w:r>
            <w:r w:rsidRPr="00C12A55">
              <w:rPr>
                <w:color w:val="FF0000"/>
                <w:szCs w:val="20"/>
                <w:lang w:val="nb-NO"/>
              </w:rPr>
            </w:r>
            <w:r w:rsidRPr="00C12A55">
              <w:rPr>
                <w:color w:val="FF0000"/>
                <w:szCs w:val="20"/>
                <w:lang w:val="nb-NO"/>
              </w:rPr>
              <w:fldChar w:fldCharType="separate"/>
            </w:r>
            <w:r w:rsidRPr="00C12A55">
              <w:rPr>
                <w:noProof/>
                <w:color w:val="FF0000"/>
                <w:szCs w:val="20"/>
                <w:lang w:val="nb-NO"/>
              </w:rPr>
              <w:t>[Adresse]</w:t>
            </w:r>
            <w:r w:rsidRPr="00C12A55">
              <w:rPr>
                <w:color w:val="FF0000"/>
                <w:szCs w:val="20"/>
                <w:lang w:val="nb-NO"/>
              </w:rPr>
              <w:fldChar w:fldCharType="end"/>
            </w:r>
          </w:p>
          <w:p w14:paraId="48A0DDB1" w14:textId="77777777" w:rsidR="007D190D" w:rsidRPr="00C12A55" w:rsidRDefault="007D190D" w:rsidP="0071767F">
            <w:pPr>
              <w:suppressAutoHyphens/>
              <w:jc w:val="center"/>
              <w:rPr>
                <w:color w:val="FF0000"/>
                <w:szCs w:val="20"/>
                <w:lang w:val="nb-NO"/>
              </w:rPr>
            </w:pPr>
            <w:r w:rsidRPr="00C12A55">
              <w:rPr>
                <w:color w:val="FF0000"/>
                <w:szCs w:val="20"/>
                <w:lang w:val="nb-NO"/>
              </w:rPr>
              <w:fldChar w:fldCharType="begin">
                <w:ffData>
                  <w:name w:val=""/>
                  <w:enabled/>
                  <w:calcOnExit w:val="0"/>
                  <w:textInput>
                    <w:default w:val="[Postnummer og poststed]"/>
                  </w:textInput>
                </w:ffData>
              </w:fldChar>
            </w:r>
            <w:r w:rsidRPr="00C12A55">
              <w:rPr>
                <w:color w:val="FF0000"/>
                <w:szCs w:val="20"/>
                <w:lang w:val="nb-NO"/>
              </w:rPr>
              <w:instrText xml:space="preserve"> FORMTEXT </w:instrText>
            </w:r>
            <w:r w:rsidRPr="00C12A55">
              <w:rPr>
                <w:color w:val="FF0000"/>
                <w:szCs w:val="20"/>
                <w:lang w:val="nb-NO"/>
              </w:rPr>
            </w:r>
            <w:r w:rsidRPr="00C12A55">
              <w:rPr>
                <w:color w:val="FF0000"/>
                <w:szCs w:val="20"/>
                <w:lang w:val="nb-NO"/>
              </w:rPr>
              <w:fldChar w:fldCharType="separate"/>
            </w:r>
            <w:r w:rsidRPr="00C12A55">
              <w:rPr>
                <w:noProof/>
                <w:color w:val="FF0000"/>
                <w:szCs w:val="20"/>
                <w:lang w:val="nb-NO"/>
              </w:rPr>
              <w:t>[Postnummer og poststed]</w:t>
            </w:r>
            <w:r w:rsidRPr="00C12A55">
              <w:rPr>
                <w:color w:val="FF0000"/>
                <w:szCs w:val="20"/>
                <w:lang w:val="nb-NO"/>
              </w:rPr>
              <w:fldChar w:fldCharType="end"/>
            </w:r>
          </w:p>
          <w:p w14:paraId="5E65A34B" w14:textId="77777777" w:rsidR="007D190D" w:rsidRPr="00C12A55" w:rsidRDefault="007D190D" w:rsidP="0071767F">
            <w:pPr>
              <w:suppressAutoHyphens/>
              <w:jc w:val="center"/>
              <w:rPr>
                <w:szCs w:val="20"/>
                <w:lang w:val="nb-NO"/>
              </w:rPr>
            </w:pPr>
          </w:p>
        </w:tc>
      </w:tr>
    </w:tbl>
    <w:p w14:paraId="4DEDAAAB" w14:textId="77777777" w:rsidR="007D190D" w:rsidRPr="00C12A55" w:rsidRDefault="007D190D" w:rsidP="007D190D">
      <w:pPr>
        <w:jc w:val="center"/>
        <w:rPr>
          <w:b/>
          <w:lang w:val="nb-NO"/>
        </w:rPr>
      </w:pPr>
      <w:r w:rsidRPr="00C12A55">
        <w:rPr>
          <w:b/>
          <w:lang w:val="nb-NO"/>
        </w:rPr>
        <w:t>Partenes oppnevnte kontaktpersoner (navn, stilling, telefon, e-post)</w:t>
      </w:r>
    </w:p>
    <w:p w14:paraId="31B93990" w14:textId="77777777" w:rsidR="007D190D" w:rsidRPr="00C12A55" w:rsidRDefault="007D190D" w:rsidP="007D190D">
      <w:pPr>
        <w:rPr>
          <w:bCs/>
          <w:lang w:val="nb-NO"/>
        </w:rPr>
      </w:pPr>
    </w:p>
    <w:p w14:paraId="29E2222E" w14:textId="77777777" w:rsidR="007D190D" w:rsidRPr="00C12A55" w:rsidRDefault="007D190D" w:rsidP="007D190D">
      <w:pPr>
        <w:tabs>
          <w:tab w:val="left" w:pos="4536"/>
        </w:tabs>
        <w:suppressAutoHyphens/>
        <w:spacing w:after="120"/>
        <w:jc w:val="center"/>
        <w:rPr>
          <w:szCs w:val="20"/>
          <w:lang w:val="nb-NO"/>
        </w:rPr>
      </w:pPr>
      <w:r w:rsidRPr="00C12A55">
        <w:rPr>
          <w:szCs w:val="20"/>
          <w:lang w:val="nb-NO"/>
        </w:rPr>
        <w:t>For Oppdragsgiver</w:t>
      </w:r>
      <w:r w:rsidRPr="00C12A55">
        <w:rPr>
          <w:i/>
          <w:szCs w:val="20"/>
          <w:lang w:val="nb-NO"/>
        </w:rPr>
        <w:t>:</w:t>
      </w:r>
      <w:r w:rsidRPr="00C12A55">
        <w:rPr>
          <w:i/>
          <w:szCs w:val="20"/>
          <w:lang w:val="nb-NO"/>
        </w:rPr>
        <w:tab/>
      </w:r>
      <w:r w:rsidRPr="00C12A55">
        <w:rPr>
          <w:szCs w:val="20"/>
          <w:lang w:val="nb-NO"/>
        </w:rPr>
        <w:t>For Leverandør:</w:t>
      </w:r>
    </w:p>
    <w:tbl>
      <w:tblPr>
        <w:tblW w:w="0" w:type="auto"/>
        <w:tblInd w:w="70" w:type="dxa"/>
        <w:tblCellMar>
          <w:left w:w="70" w:type="dxa"/>
          <w:right w:w="70" w:type="dxa"/>
        </w:tblCellMar>
        <w:tblLook w:val="0000" w:firstRow="0" w:lastRow="0" w:firstColumn="0" w:lastColumn="0" w:noHBand="0" w:noVBand="0"/>
      </w:tblPr>
      <w:tblGrid>
        <w:gridCol w:w="4140"/>
        <w:gridCol w:w="180"/>
        <w:gridCol w:w="4320"/>
      </w:tblGrid>
      <w:tr w:rsidR="007D190D" w:rsidRPr="00E317DA" w14:paraId="051ABB92" w14:textId="77777777" w:rsidTr="0071767F">
        <w:trPr>
          <w:cantSplit/>
          <w:trHeight w:val="1301"/>
        </w:trPr>
        <w:tc>
          <w:tcPr>
            <w:tcW w:w="4140" w:type="dxa"/>
          </w:tcPr>
          <w:p w14:paraId="63460285" w14:textId="77777777" w:rsidR="007D190D" w:rsidRPr="00C12A55" w:rsidRDefault="007D190D" w:rsidP="0071767F">
            <w:pPr>
              <w:suppressAutoHyphens/>
              <w:jc w:val="center"/>
              <w:rPr>
                <w:color w:val="FF0000"/>
                <w:szCs w:val="20"/>
                <w:lang w:val="nb-NO"/>
              </w:rPr>
            </w:pPr>
            <w:r w:rsidRPr="00C12A55">
              <w:rPr>
                <w:color w:val="FF0000"/>
                <w:szCs w:val="20"/>
                <w:lang w:val="nb-NO"/>
              </w:rPr>
              <w:fldChar w:fldCharType="begin">
                <w:ffData>
                  <w:name w:val="Tekst4"/>
                  <w:enabled/>
                  <w:calcOnExit w:val="0"/>
                  <w:textInput>
                    <w:default w:val="[Navn]"/>
                  </w:textInput>
                </w:ffData>
              </w:fldChar>
            </w:r>
            <w:r w:rsidRPr="00C12A55">
              <w:rPr>
                <w:color w:val="FF0000"/>
                <w:szCs w:val="20"/>
                <w:lang w:val="nb-NO"/>
              </w:rPr>
              <w:instrText xml:space="preserve"> FORMTEXT </w:instrText>
            </w:r>
            <w:r w:rsidRPr="00C12A55">
              <w:rPr>
                <w:color w:val="FF0000"/>
                <w:szCs w:val="20"/>
                <w:lang w:val="nb-NO"/>
              </w:rPr>
            </w:r>
            <w:r w:rsidRPr="00C12A55">
              <w:rPr>
                <w:color w:val="FF0000"/>
                <w:szCs w:val="20"/>
                <w:lang w:val="nb-NO"/>
              </w:rPr>
              <w:fldChar w:fldCharType="separate"/>
            </w:r>
            <w:r w:rsidRPr="00C12A55">
              <w:rPr>
                <w:noProof/>
                <w:color w:val="FF0000"/>
                <w:szCs w:val="20"/>
                <w:lang w:val="nb-NO"/>
              </w:rPr>
              <w:t>[Navn]</w:t>
            </w:r>
            <w:r w:rsidRPr="00C12A55">
              <w:rPr>
                <w:color w:val="FF0000"/>
                <w:szCs w:val="20"/>
                <w:lang w:val="nb-NO"/>
              </w:rPr>
              <w:fldChar w:fldCharType="end"/>
            </w:r>
          </w:p>
          <w:p w14:paraId="0FDB90EB" w14:textId="77777777" w:rsidR="007D190D" w:rsidRPr="00C12A55" w:rsidRDefault="007D190D" w:rsidP="0071767F">
            <w:pPr>
              <w:suppressAutoHyphens/>
              <w:jc w:val="center"/>
              <w:rPr>
                <w:color w:val="FF0000"/>
                <w:szCs w:val="20"/>
                <w:lang w:val="nb-NO"/>
              </w:rPr>
            </w:pPr>
            <w:r w:rsidRPr="00C12A55">
              <w:rPr>
                <w:color w:val="FF0000"/>
                <w:szCs w:val="20"/>
                <w:lang w:val="nb-NO"/>
              </w:rPr>
              <w:fldChar w:fldCharType="begin">
                <w:ffData>
                  <w:name w:val=""/>
                  <w:enabled/>
                  <w:calcOnExit w:val="0"/>
                  <w:textInput>
                    <w:default w:val="[Stilling]"/>
                  </w:textInput>
                </w:ffData>
              </w:fldChar>
            </w:r>
            <w:r w:rsidRPr="00C12A55">
              <w:rPr>
                <w:color w:val="FF0000"/>
                <w:szCs w:val="20"/>
                <w:lang w:val="nb-NO"/>
              </w:rPr>
              <w:instrText xml:space="preserve"> FORMTEXT </w:instrText>
            </w:r>
            <w:r w:rsidRPr="00C12A55">
              <w:rPr>
                <w:color w:val="FF0000"/>
                <w:szCs w:val="20"/>
                <w:lang w:val="nb-NO"/>
              </w:rPr>
            </w:r>
            <w:r w:rsidRPr="00C12A55">
              <w:rPr>
                <w:color w:val="FF0000"/>
                <w:szCs w:val="20"/>
                <w:lang w:val="nb-NO"/>
              </w:rPr>
              <w:fldChar w:fldCharType="separate"/>
            </w:r>
            <w:r w:rsidRPr="00C12A55">
              <w:rPr>
                <w:noProof/>
                <w:color w:val="FF0000"/>
                <w:szCs w:val="20"/>
                <w:lang w:val="nb-NO"/>
              </w:rPr>
              <w:t>[Stilling]</w:t>
            </w:r>
            <w:r w:rsidRPr="00C12A55">
              <w:rPr>
                <w:color w:val="FF0000"/>
                <w:szCs w:val="20"/>
                <w:lang w:val="nb-NO"/>
              </w:rPr>
              <w:fldChar w:fldCharType="end"/>
            </w:r>
          </w:p>
          <w:p w14:paraId="755350B9" w14:textId="77777777" w:rsidR="007D190D" w:rsidRPr="00C12A55" w:rsidRDefault="007D190D" w:rsidP="0071767F">
            <w:pPr>
              <w:suppressAutoHyphens/>
              <w:jc w:val="center"/>
              <w:rPr>
                <w:color w:val="FF0000"/>
                <w:szCs w:val="20"/>
                <w:lang w:val="nb-NO"/>
              </w:rPr>
            </w:pPr>
            <w:r w:rsidRPr="00C12A55">
              <w:rPr>
                <w:color w:val="FF0000"/>
                <w:szCs w:val="20"/>
                <w:lang w:val="nb-NO"/>
              </w:rPr>
              <w:fldChar w:fldCharType="begin">
                <w:ffData>
                  <w:name w:val=""/>
                  <w:enabled/>
                  <w:calcOnExit w:val="0"/>
                  <w:textInput>
                    <w:default w:val="[Telefon]"/>
                  </w:textInput>
                </w:ffData>
              </w:fldChar>
            </w:r>
            <w:r w:rsidRPr="00C12A55">
              <w:rPr>
                <w:color w:val="FF0000"/>
                <w:szCs w:val="20"/>
                <w:lang w:val="nb-NO"/>
              </w:rPr>
              <w:instrText xml:space="preserve"> FORMTEXT </w:instrText>
            </w:r>
            <w:r w:rsidRPr="00C12A55">
              <w:rPr>
                <w:color w:val="FF0000"/>
                <w:szCs w:val="20"/>
                <w:lang w:val="nb-NO"/>
              </w:rPr>
            </w:r>
            <w:r w:rsidRPr="00C12A55">
              <w:rPr>
                <w:color w:val="FF0000"/>
                <w:szCs w:val="20"/>
                <w:lang w:val="nb-NO"/>
              </w:rPr>
              <w:fldChar w:fldCharType="separate"/>
            </w:r>
            <w:r w:rsidRPr="00C12A55">
              <w:rPr>
                <w:noProof/>
                <w:color w:val="FF0000"/>
                <w:szCs w:val="20"/>
                <w:lang w:val="nb-NO"/>
              </w:rPr>
              <w:t>[Telefon]</w:t>
            </w:r>
            <w:r w:rsidRPr="00C12A55">
              <w:rPr>
                <w:color w:val="FF0000"/>
                <w:szCs w:val="20"/>
                <w:lang w:val="nb-NO"/>
              </w:rPr>
              <w:fldChar w:fldCharType="end"/>
            </w:r>
          </w:p>
          <w:p w14:paraId="184CC2BE" w14:textId="77777777" w:rsidR="007D190D" w:rsidRPr="00C12A55" w:rsidRDefault="007D190D" w:rsidP="0071767F">
            <w:pPr>
              <w:suppressAutoHyphens/>
              <w:jc w:val="center"/>
              <w:rPr>
                <w:szCs w:val="20"/>
                <w:lang w:val="nb-NO"/>
              </w:rPr>
            </w:pPr>
            <w:r w:rsidRPr="00C12A55">
              <w:rPr>
                <w:color w:val="FF0000"/>
                <w:szCs w:val="20"/>
                <w:lang w:val="nb-NO"/>
              </w:rPr>
              <w:fldChar w:fldCharType="begin">
                <w:ffData>
                  <w:name w:val=""/>
                  <w:enabled/>
                  <w:calcOnExit w:val="0"/>
                  <w:textInput>
                    <w:default w:val="[E-post]"/>
                  </w:textInput>
                </w:ffData>
              </w:fldChar>
            </w:r>
            <w:r w:rsidRPr="00C12A55">
              <w:rPr>
                <w:color w:val="FF0000"/>
                <w:szCs w:val="20"/>
                <w:lang w:val="nb-NO"/>
              </w:rPr>
              <w:instrText xml:space="preserve"> FORMTEXT </w:instrText>
            </w:r>
            <w:r w:rsidRPr="00C12A55">
              <w:rPr>
                <w:color w:val="FF0000"/>
                <w:szCs w:val="20"/>
                <w:lang w:val="nb-NO"/>
              </w:rPr>
            </w:r>
            <w:r w:rsidRPr="00C12A55">
              <w:rPr>
                <w:color w:val="FF0000"/>
                <w:szCs w:val="20"/>
                <w:lang w:val="nb-NO"/>
              </w:rPr>
              <w:fldChar w:fldCharType="separate"/>
            </w:r>
            <w:r w:rsidRPr="00C12A55">
              <w:rPr>
                <w:noProof/>
                <w:color w:val="FF0000"/>
                <w:szCs w:val="20"/>
                <w:lang w:val="nb-NO"/>
              </w:rPr>
              <w:t>[E-post]</w:t>
            </w:r>
            <w:r w:rsidRPr="00C12A55">
              <w:rPr>
                <w:color w:val="FF0000"/>
                <w:szCs w:val="20"/>
                <w:lang w:val="nb-NO"/>
              </w:rPr>
              <w:fldChar w:fldCharType="end"/>
            </w:r>
          </w:p>
        </w:tc>
        <w:tc>
          <w:tcPr>
            <w:tcW w:w="180" w:type="dxa"/>
          </w:tcPr>
          <w:p w14:paraId="53D7BE7A" w14:textId="77777777" w:rsidR="007D190D" w:rsidRPr="00C12A55" w:rsidRDefault="007D190D" w:rsidP="0071767F">
            <w:pPr>
              <w:suppressAutoHyphens/>
              <w:jc w:val="center"/>
              <w:rPr>
                <w:szCs w:val="20"/>
                <w:lang w:val="nb-NO"/>
              </w:rPr>
            </w:pPr>
          </w:p>
        </w:tc>
        <w:tc>
          <w:tcPr>
            <w:tcW w:w="4320" w:type="dxa"/>
          </w:tcPr>
          <w:p w14:paraId="16B324CA" w14:textId="77777777" w:rsidR="007D190D" w:rsidRPr="00C12A55" w:rsidRDefault="007D190D" w:rsidP="0071767F">
            <w:pPr>
              <w:suppressAutoHyphens/>
              <w:jc w:val="center"/>
              <w:rPr>
                <w:color w:val="FF0000"/>
                <w:szCs w:val="20"/>
                <w:lang w:val="nb-NO"/>
              </w:rPr>
            </w:pPr>
            <w:r w:rsidRPr="00C12A55">
              <w:rPr>
                <w:color w:val="FF0000"/>
                <w:szCs w:val="20"/>
                <w:lang w:val="nb-NO"/>
              </w:rPr>
              <w:fldChar w:fldCharType="begin">
                <w:ffData>
                  <w:name w:val="Tekst4"/>
                  <w:enabled/>
                  <w:calcOnExit w:val="0"/>
                  <w:textInput>
                    <w:default w:val="[Navn]"/>
                  </w:textInput>
                </w:ffData>
              </w:fldChar>
            </w:r>
            <w:r w:rsidRPr="00C12A55">
              <w:rPr>
                <w:color w:val="FF0000"/>
                <w:szCs w:val="20"/>
                <w:lang w:val="nb-NO"/>
              </w:rPr>
              <w:instrText xml:space="preserve"> FORMTEXT </w:instrText>
            </w:r>
            <w:r w:rsidRPr="00C12A55">
              <w:rPr>
                <w:color w:val="FF0000"/>
                <w:szCs w:val="20"/>
                <w:lang w:val="nb-NO"/>
              </w:rPr>
            </w:r>
            <w:r w:rsidRPr="00C12A55">
              <w:rPr>
                <w:color w:val="FF0000"/>
                <w:szCs w:val="20"/>
                <w:lang w:val="nb-NO"/>
              </w:rPr>
              <w:fldChar w:fldCharType="separate"/>
            </w:r>
            <w:r w:rsidRPr="00C12A55">
              <w:rPr>
                <w:noProof/>
                <w:color w:val="FF0000"/>
                <w:szCs w:val="20"/>
                <w:lang w:val="nb-NO"/>
              </w:rPr>
              <w:t>[Navn]</w:t>
            </w:r>
            <w:r w:rsidRPr="00C12A55">
              <w:rPr>
                <w:color w:val="FF0000"/>
                <w:szCs w:val="20"/>
                <w:lang w:val="nb-NO"/>
              </w:rPr>
              <w:fldChar w:fldCharType="end"/>
            </w:r>
          </w:p>
          <w:p w14:paraId="71972462" w14:textId="77777777" w:rsidR="007D190D" w:rsidRPr="00C12A55" w:rsidRDefault="007D190D" w:rsidP="0071767F">
            <w:pPr>
              <w:suppressAutoHyphens/>
              <w:jc w:val="center"/>
              <w:rPr>
                <w:color w:val="FF0000"/>
                <w:szCs w:val="20"/>
                <w:lang w:val="nb-NO"/>
              </w:rPr>
            </w:pPr>
            <w:r w:rsidRPr="00C12A55">
              <w:rPr>
                <w:color w:val="FF0000"/>
                <w:szCs w:val="20"/>
                <w:lang w:val="nb-NO"/>
              </w:rPr>
              <w:fldChar w:fldCharType="begin">
                <w:ffData>
                  <w:name w:val=""/>
                  <w:enabled/>
                  <w:calcOnExit w:val="0"/>
                  <w:textInput>
                    <w:default w:val="[Stilling]"/>
                  </w:textInput>
                </w:ffData>
              </w:fldChar>
            </w:r>
            <w:r w:rsidRPr="00C12A55">
              <w:rPr>
                <w:color w:val="FF0000"/>
                <w:szCs w:val="20"/>
                <w:lang w:val="nb-NO"/>
              </w:rPr>
              <w:instrText xml:space="preserve"> FORMTEXT </w:instrText>
            </w:r>
            <w:r w:rsidRPr="00C12A55">
              <w:rPr>
                <w:color w:val="FF0000"/>
                <w:szCs w:val="20"/>
                <w:lang w:val="nb-NO"/>
              </w:rPr>
            </w:r>
            <w:r w:rsidRPr="00C12A55">
              <w:rPr>
                <w:color w:val="FF0000"/>
                <w:szCs w:val="20"/>
                <w:lang w:val="nb-NO"/>
              </w:rPr>
              <w:fldChar w:fldCharType="separate"/>
            </w:r>
            <w:r w:rsidRPr="00C12A55">
              <w:rPr>
                <w:noProof/>
                <w:color w:val="FF0000"/>
                <w:szCs w:val="20"/>
                <w:lang w:val="nb-NO"/>
              </w:rPr>
              <w:t>[Stilling]</w:t>
            </w:r>
            <w:r w:rsidRPr="00C12A55">
              <w:rPr>
                <w:color w:val="FF0000"/>
                <w:szCs w:val="20"/>
                <w:lang w:val="nb-NO"/>
              </w:rPr>
              <w:fldChar w:fldCharType="end"/>
            </w:r>
          </w:p>
          <w:p w14:paraId="4E5BBCFC" w14:textId="77777777" w:rsidR="007D190D" w:rsidRPr="00C12A55" w:rsidRDefault="007D190D" w:rsidP="0071767F">
            <w:pPr>
              <w:suppressAutoHyphens/>
              <w:jc w:val="center"/>
              <w:rPr>
                <w:color w:val="FF0000"/>
                <w:szCs w:val="20"/>
                <w:lang w:val="nb-NO"/>
              </w:rPr>
            </w:pPr>
            <w:r w:rsidRPr="00C12A55">
              <w:rPr>
                <w:color w:val="FF0000"/>
                <w:szCs w:val="20"/>
                <w:lang w:val="nb-NO"/>
              </w:rPr>
              <w:fldChar w:fldCharType="begin">
                <w:ffData>
                  <w:name w:val=""/>
                  <w:enabled/>
                  <w:calcOnExit w:val="0"/>
                  <w:textInput>
                    <w:default w:val="[Telefon]"/>
                  </w:textInput>
                </w:ffData>
              </w:fldChar>
            </w:r>
            <w:r w:rsidRPr="00C12A55">
              <w:rPr>
                <w:color w:val="FF0000"/>
                <w:szCs w:val="20"/>
                <w:lang w:val="nb-NO"/>
              </w:rPr>
              <w:instrText xml:space="preserve"> FORMTEXT </w:instrText>
            </w:r>
            <w:r w:rsidRPr="00C12A55">
              <w:rPr>
                <w:color w:val="FF0000"/>
                <w:szCs w:val="20"/>
                <w:lang w:val="nb-NO"/>
              </w:rPr>
            </w:r>
            <w:r w:rsidRPr="00C12A55">
              <w:rPr>
                <w:color w:val="FF0000"/>
                <w:szCs w:val="20"/>
                <w:lang w:val="nb-NO"/>
              </w:rPr>
              <w:fldChar w:fldCharType="separate"/>
            </w:r>
            <w:r w:rsidRPr="00C12A55">
              <w:rPr>
                <w:noProof/>
                <w:color w:val="FF0000"/>
                <w:szCs w:val="20"/>
                <w:lang w:val="nb-NO"/>
              </w:rPr>
              <w:t>[Telefon]</w:t>
            </w:r>
            <w:r w:rsidRPr="00C12A55">
              <w:rPr>
                <w:color w:val="FF0000"/>
                <w:szCs w:val="20"/>
                <w:lang w:val="nb-NO"/>
              </w:rPr>
              <w:fldChar w:fldCharType="end"/>
            </w:r>
          </w:p>
          <w:p w14:paraId="306DF347" w14:textId="77777777" w:rsidR="007D190D" w:rsidRPr="00C12A55" w:rsidRDefault="007D190D" w:rsidP="0071767F">
            <w:pPr>
              <w:suppressAutoHyphens/>
              <w:jc w:val="center"/>
              <w:rPr>
                <w:szCs w:val="20"/>
                <w:lang w:val="nb-NO"/>
              </w:rPr>
            </w:pPr>
            <w:r w:rsidRPr="00C12A55">
              <w:rPr>
                <w:color w:val="FF0000"/>
                <w:szCs w:val="20"/>
                <w:lang w:val="nb-NO"/>
              </w:rPr>
              <w:fldChar w:fldCharType="begin">
                <w:ffData>
                  <w:name w:val=""/>
                  <w:enabled/>
                  <w:calcOnExit w:val="0"/>
                  <w:textInput>
                    <w:default w:val="[E-post]"/>
                  </w:textInput>
                </w:ffData>
              </w:fldChar>
            </w:r>
            <w:r w:rsidRPr="00C12A55">
              <w:rPr>
                <w:color w:val="FF0000"/>
                <w:szCs w:val="20"/>
                <w:lang w:val="nb-NO"/>
              </w:rPr>
              <w:instrText xml:space="preserve"> FORMTEXT </w:instrText>
            </w:r>
            <w:r w:rsidRPr="00C12A55">
              <w:rPr>
                <w:color w:val="FF0000"/>
                <w:szCs w:val="20"/>
                <w:lang w:val="nb-NO"/>
              </w:rPr>
            </w:r>
            <w:r w:rsidRPr="00C12A55">
              <w:rPr>
                <w:color w:val="FF0000"/>
                <w:szCs w:val="20"/>
                <w:lang w:val="nb-NO"/>
              </w:rPr>
              <w:fldChar w:fldCharType="separate"/>
            </w:r>
            <w:r w:rsidRPr="00C12A55">
              <w:rPr>
                <w:noProof/>
                <w:color w:val="FF0000"/>
                <w:szCs w:val="20"/>
                <w:lang w:val="nb-NO"/>
              </w:rPr>
              <w:t>[E-post]</w:t>
            </w:r>
            <w:r w:rsidRPr="00C12A55">
              <w:rPr>
                <w:color w:val="FF0000"/>
                <w:szCs w:val="20"/>
                <w:lang w:val="nb-NO"/>
              </w:rPr>
              <w:fldChar w:fldCharType="end"/>
            </w:r>
          </w:p>
        </w:tc>
      </w:tr>
    </w:tbl>
    <w:p w14:paraId="6D9A7C2B" w14:textId="77777777" w:rsidR="007D190D" w:rsidRPr="00C12A55" w:rsidRDefault="007D190D" w:rsidP="007D190D">
      <w:pPr>
        <w:tabs>
          <w:tab w:val="left" w:pos="4536"/>
        </w:tabs>
        <w:rPr>
          <w:szCs w:val="20"/>
          <w:lang w:val="nb-NO"/>
        </w:rPr>
      </w:pPr>
    </w:p>
    <w:p w14:paraId="5A9A7D4C" w14:textId="77777777" w:rsidR="007D190D" w:rsidRPr="00C12A55" w:rsidRDefault="007D190D" w:rsidP="007D190D">
      <w:pPr>
        <w:pStyle w:val="Overskrift1"/>
      </w:pPr>
      <w:r w:rsidRPr="00C12A55">
        <w:t xml:space="preserve">Gjeldende </w:t>
      </w:r>
      <w:r>
        <w:t>a</w:t>
      </w:r>
      <w:r w:rsidRPr="00C12A55">
        <w:t>vtalevilkår</w:t>
      </w:r>
    </w:p>
    <w:p w14:paraId="73C5BA3A" w14:textId="55E58865" w:rsidR="007D190D" w:rsidRDefault="007D190D" w:rsidP="007D190D">
      <w:pPr>
        <w:rPr>
          <w:noProof/>
          <w:szCs w:val="20"/>
          <w:lang w:val="nb-NO"/>
        </w:rPr>
      </w:pPr>
      <w:r>
        <w:rPr>
          <w:lang w:val="nb-NO"/>
        </w:rPr>
        <w:t>Rammea</w:t>
      </w:r>
      <w:r w:rsidRPr="00C12A55">
        <w:rPr>
          <w:lang w:val="nb-NO"/>
        </w:rPr>
        <w:t>vtaleforholdet</w:t>
      </w:r>
      <w:r>
        <w:rPr>
          <w:lang w:val="nb-NO"/>
        </w:rPr>
        <w:t xml:space="preserve"> </w:t>
      </w:r>
      <w:r w:rsidRPr="00C140C9">
        <w:rPr>
          <w:lang w:val="nb-NO"/>
        </w:rPr>
        <w:t xml:space="preserve">reguleres </w:t>
      </w:r>
      <w:r w:rsidRPr="00C140C9">
        <w:rPr>
          <w:noProof/>
          <w:szCs w:val="20"/>
          <w:lang w:val="nb-NO"/>
        </w:rPr>
        <w:t xml:space="preserve">av </w:t>
      </w:r>
      <w:r>
        <w:rPr>
          <w:noProof/>
          <w:szCs w:val="20"/>
          <w:lang w:val="nb-NO"/>
        </w:rPr>
        <w:t xml:space="preserve">dette avtaleskjemaet og vedlagte Standardkontrakt for tjenestekjøp. </w:t>
      </w:r>
    </w:p>
    <w:p w14:paraId="03863950" w14:textId="77777777" w:rsidR="007D190D" w:rsidRPr="00E676E1" w:rsidRDefault="007D190D" w:rsidP="007D190D">
      <w:pPr>
        <w:pStyle w:val="Overskrift1"/>
      </w:pPr>
      <w:r>
        <w:t>Bilag til Standardkontrakt for tjenestekjøp</w:t>
      </w:r>
    </w:p>
    <w:p w14:paraId="4F515773" w14:textId="77777777" w:rsidR="007D190D" w:rsidRPr="00C12A55" w:rsidRDefault="007D190D" w:rsidP="007D190D">
      <w:pPr>
        <w:rPr>
          <w:szCs w:val="20"/>
          <w:lang w:val="nb-NO"/>
        </w:rPr>
      </w:pPr>
      <w:r>
        <w:rPr>
          <w:szCs w:val="20"/>
          <w:lang w:val="nb-NO"/>
        </w:rPr>
        <w:t>Følgende dokumenter er bilag til Standardkontrakt for tjenestekjøp:</w:t>
      </w:r>
    </w:p>
    <w:p w14:paraId="7E94C91D" w14:textId="77777777" w:rsidR="007D190D" w:rsidRDefault="007D190D" w:rsidP="007D190D">
      <w:pPr>
        <w:rPr>
          <w:szCs w:val="20"/>
          <w:lang w:val="nb-NO"/>
        </w:rPr>
      </w:pPr>
    </w:p>
    <w:tbl>
      <w:tblPr>
        <w:tblW w:w="5022" w:type="pct"/>
        <w:tblInd w:w="-20" w:type="dxa"/>
        <w:tblCellMar>
          <w:left w:w="0" w:type="dxa"/>
          <w:right w:w="0" w:type="dxa"/>
        </w:tblCellMar>
        <w:tblLook w:val="04A0" w:firstRow="1" w:lastRow="0" w:firstColumn="1" w:lastColumn="0" w:noHBand="0" w:noVBand="1"/>
      </w:tblPr>
      <w:tblGrid>
        <w:gridCol w:w="7092"/>
        <w:gridCol w:w="970"/>
        <w:gridCol w:w="984"/>
      </w:tblGrid>
      <w:tr w:rsidR="00214975" w14:paraId="6341953E" w14:textId="77777777" w:rsidTr="00214975">
        <w:trPr>
          <w:cantSplit/>
        </w:trPr>
        <w:tc>
          <w:tcPr>
            <w:tcW w:w="3920" w:type="pct"/>
            <w:tcBorders>
              <w:top w:val="single" w:sz="8" w:space="0" w:color="000000"/>
              <w:left w:val="single" w:sz="8" w:space="0" w:color="000000"/>
              <w:bottom w:val="single" w:sz="8" w:space="0" w:color="000000"/>
              <w:right w:val="nil"/>
            </w:tcBorders>
            <w:shd w:val="clear" w:color="auto" w:fill="E6E6E6"/>
            <w:vAlign w:val="center"/>
            <w:hideMark/>
          </w:tcPr>
          <w:p w14:paraId="2CF464C8" w14:textId="77777777" w:rsidR="00214975" w:rsidRDefault="00214975">
            <w:pPr>
              <w:rPr>
                <w:rFonts w:cs="Arial"/>
                <w:szCs w:val="20"/>
                <w:lang w:val="nb-NO"/>
              </w:rPr>
            </w:pPr>
            <w:r>
              <w:rPr>
                <w:szCs w:val="20"/>
                <w:lang w:val="nb-NO"/>
              </w:rPr>
              <w:t>Alle rubrikker skal være krysset av (ja eller nei)</w:t>
            </w:r>
          </w:p>
        </w:tc>
        <w:tc>
          <w:tcPr>
            <w:tcW w:w="536" w:type="pct"/>
            <w:tcBorders>
              <w:top w:val="single" w:sz="8" w:space="0" w:color="000000"/>
              <w:left w:val="single" w:sz="8" w:space="0" w:color="000000"/>
              <w:bottom w:val="single" w:sz="8" w:space="0" w:color="000000"/>
              <w:right w:val="nil"/>
            </w:tcBorders>
            <w:shd w:val="clear" w:color="auto" w:fill="E6E6E6"/>
            <w:tcMar>
              <w:top w:w="0" w:type="dxa"/>
              <w:left w:w="138" w:type="dxa"/>
              <w:bottom w:w="0" w:type="dxa"/>
              <w:right w:w="138" w:type="dxa"/>
            </w:tcMar>
            <w:vAlign w:val="center"/>
            <w:hideMark/>
          </w:tcPr>
          <w:p w14:paraId="36CB2140" w14:textId="77777777" w:rsidR="00214975" w:rsidRDefault="00214975">
            <w:pPr>
              <w:jc w:val="center"/>
              <w:rPr>
                <w:rFonts w:cs="Arial"/>
                <w:szCs w:val="20"/>
                <w:lang w:val="nb-NO"/>
              </w:rPr>
            </w:pPr>
            <w:r>
              <w:rPr>
                <w:szCs w:val="20"/>
                <w:lang w:val="nb-NO"/>
              </w:rPr>
              <w:t>Ja</w:t>
            </w:r>
          </w:p>
        </w:tc>
        <w:tc>
          <w:tcPr>
            <w:tcW w:w="544" w:type="pct"/>
            <w:tcBorders>
              <w:top w:val="single" w:sz="8" w:space="0" w:color="000000"/>
              <w:left w:val="single" w:sz="8" w:space="0" w:color="000000"/>
              <w:bottom w:val="single" w:sz="8" w:space="0" w:color="000000"/>
              <w:right w:val="single" w:sz="8" w:space="0" w:color="000000"/>
            </w:tcBorders>
            <w:shd w:val="clear" w:color="auto" w:fill="E6E6E6"/>
            <w:tcMar>
              <w:top w:w="57" w:type="dxa"/>
              <w:left w:w="138" w:type="dxa"/>
              <w:bottom w:w="57" w:type="dxa"/>
              <w:right w:w="138" w:type="dxa"/>
            </w:tcMar>
            <w:vAlign w:val="center"/>
            <w:hideMark/>
          </w:tcPr>
          <w:p w14:paraId="29C770DD" w14:textId="77777777" w:rsidR="00214975" w:rsidRDefault="00214975">
            <w:pPr>
              <w:jc w:val="center"/>
              <w:rPr>
                <w:rFonts w:cs="Arial"/>
                <w:szCs w:val="20"/>
                <w:lang w:val="nb-NO"/>
              </w:rPr>
            </w:pPr>
            <w:r>
              <w:rPr>
                <w:szCs w:val="20"/>
                <w:lang w:val="nb-NO"/>
              </w:rPr>
              <w:t>Nei</w:t>
            </w:r>
          </w:p>
        </w:tc>
      </w:tr>
      <w:tr w:rsidR="00214975" w14:paraId="213F6FD7" w14:textId="77777777" w:rsidTr="00214975">
        <w:trPr>
          <w:cantSplit/>
        </w:trPr>
        <w:tc>
          <w:tcPr>
            <w:tcW w:w="3920" w:type="pct"/>
            <w:tcBorders>
              <w:top w:val="nil"/>
              <w:left w:val="single" w:sz="8" w:space="0" w:color="000000"/>
              <w:bottom w:val="single" w:sz="8" w:space="0" w:color="000000"/>
              <w:right w:val="nil"/>
            </w:tcBorders>
            <w:vAlign w:val="center"/>
            <w:hideMark/>
          </w:tcPr>
          <w:p w14:paraId="660745E3" w14:textId="77777777" w:rsidR="00214975" w:rsidRDefault="00214975">
            <w:pPr>
              <w:rPr>
                <w:rFonts w:cs="Arial"/>
                <w:szCs w:val="20"/>
                <w:lang w:val="nb-NO"/>
              </w:rPr>
            </w:pPr>
            <w:r>
              <w:rPr>
                <w:szCs w:val="20"/>
                <w:lang w:val="nb-NO"/>
              </w:rPr>
              <w:t xml:space="preserve">Bilag 1: Oppdragsgivers spesifikasjon </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4010F18D" w14:textId="77777777" w:rsidR="00214975" w:rsidRDefault="008935E6">
            <w:pPr>
              <w:jc w:val="center"/>
              <w:rPr>
                <w:rFonts w:cs="Arial"/>
                <w:szCs w:val="20"/>
                <w:lang w:val="nb-NO"/>
              </w:rPr>
            </w:pPr>
            <w:r>
              <w:rPr>
                <w:rFonts w:cs="Arial"/>
                <w:szCs w:val="20"/>
                <w:lang w:val="nb-NO"/>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650F9120" w14:textId="77777777" w:rsidR="00214975" w:rsidRDefault="00214975">
            <w:pPr>
              <w:jc w:val="center"/>
              <w:rPr>
                <w:rFonts w:cs="Arial"/>
                <w:szCs w:val="20"/>
                <w:lang w:val="nb-NO"/>
              </w:rPr>
            </w:pPr>
          </w:p>
        </w:tc>
      </w:tr>
      <w:tr w:rsidR="00214975" w14:paraId="17DE4B80" w14:textId="77777777" w:rsidTr="00214975">
        <w:trPr>
          <w:cantSplit/>
        </w:trPr>
        <w:tc>
          <w:tcPr>
            <w:tcW w:w="3920" w:type="pct"/>
            <w:tcBorders>
              <w:top w:val="nil"/>
              <w:left w:val="single" w:sz="8" w:space="0" w:color="000000"/>
              <w:bottom w:val="single" w:sz="8" w:space="0" w:color="000000"/>
              <w:right w:val="nil"/>
            </w:tcBorders>
            <w:vAlign w:val="center"/>
            <w:hideMark/>
          </w:tcPr>
          <w:p w14:paraId="19B23E36" w14:textId="77777777" w:rsidR="00214975" w:rsidRDefault="00214975">
            <w:pPr>
              <w:rPr>
                <w:rFonts w:cs="Arial"/>
                <w:szCs w:val="20"/>
                <w:lang w:val="nb-NO"/>
              </w:rPr>
            </w:pPr>
            <w:r>
              <w:rPr>
                <w:szCs w:val="20"/>
                <w:lang w:val="nb-NO"/>
              </w:rPr>
              <w:t xml:space="preserve">Bilag 2: Leverandørens løsningsbeskrivelse </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66094C72" w14:textId="77777777" w:rsidR="00214975" w:rsidRDefault="008935E6">
            <w:pPr>
              <w:jc w:val="center"/>
              <w:rPr>
                <w:rFonts w:cs="Arial"/>
                <w:szCs w:val="20"/>
                <w:lang w:val="nb-NO"/>
              </w:rPr>
            </w:pPr>
            <w:r>
              <w:rPr>
                <w:rFonts w:cs="Arial"/>
                <w:szCs w:val="20"/>
                <w:lang w:val="nb-NO"/>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0DC69F6A" w14:textId="77777777" w:rsidR="00214975" w:rsidRDefault="00214975">
            <w:pPr>
              <w:jc w:val="center"/>
              <w:rPr>
                <w:rFonts w:cs="Arial"/>
                <w:szCs w:val="20"/>
                <w:lang w:val="nb-NO"/>
              </w:rPr>
            </w:pPr>
          </w:p>
        </w:tc>
      </w:tr>
      <w:tr w:rsidR="00214975" w14:paraId="2710EA04" w14:textId="77777777" w:rsidTr="00214975">
        <w:trPr>
          <w:cantSplit/>
        </w:trPr>
        <w:tc>
          <w:tcPr>
            <w:tcW w:w="3920" w:type="pct"/>
            <w:tcBorders>
              <w:top w:val="nil"/>
              <w:left w:val="single" w:sz="8" w:space="0" w:color="000000"/>
              <w:bottom w:val="single" w:sz="8" w:space="0" w:color="000000"/>
              <w:right w:val="nil"/>
            </w:tcBorders>
            <w:vAlign w:val="center"/>
            <w:hideMark/>
          </w:tcPr>
          <w:p w14:paraId="4603247F" w14:textId="77777777" w:rsidR="00214975" w:rsidRDefault="00214975">
            <w:pPr>
              <w:rPr>
                <w:rFonts w:cs="Arial"/>
                <w:szCs w:val="20"/>
                <w:lang w:val="nb-NO"/>
              </w:rPr>
            </w:pPr>
            <w:r>
              <w:rPr>
                <w:szCs w:val="20"/>
                <w:lang w:val="nb-NO"/>
              </w:rPr>
              <w:t>Bilag 3: Administrative bestemmelser</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019C026B" w14:textId="77777777" w:rsidR="00214975" w:rsidRDefault="008935E6">
            <w:pPr>
              <w:jc w:val="center"/>
              <w:rPr>
                <w:rFonts w:cs="Arial"/>
                <w:szCs w:val="20"/>
                <w:lang w:val="nb-NO"/>
              </w:rPr>
            </w:pPr>
            <w:r>
              <w:rPr>
                <w:rFonts w:cs="Arial"/>
                <w:szCs w:val="20"/>
                <w:lang w:val="nb-NO"/>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59157406" w14:textId="77777777" w:rsidR="00214975" w:rsidRDefault="00214975">
            <w:pPr>
              <w:jc w:val="center"/>
              <w:rPr>
                <w:rFonts w:cs="Arial"/>
                <w:szCs w:val="20"/>
                <w:lang w:val="nb-NO"/>
              </w:rPr>
            </w:pPr>
          </w:p>
        </w:tc>
      </w:tr>
      <w:tr w:rsidR="00214975" w:rsidRPr="004B6C0B" w14:paraId="09DA25C0" w14:textId="77777777" w:rsidTr="00214975">
        <w:trPr>
          <w:cantSplit/>
        </w:trPr>
        <w:tc>
          <w:tcPr>
            <w:tcW w:w="3920" w:type="pct"/>
            <w:tcBorders>
              <w:top w:val="nil"/>
              <w:left w:val="single" w:sz="8" w:space="0" w:color="000000"/>
              <w:bottom w:val="single" w:sz="8" w:space="0" w:color="000000"/>
              <w:right w:val="nil"/>
            </w:tcBorders>
            <w:vAlign w:val="center"/>
            <w:hideMark/>
          </w:tcPr>
          <w:p w14:paraId="79ECE037" w14:textId="77777777" w:rsidR="00214975" w:rsidRDefault="00214975" w:rsidP="00214975">
            <w:pPr>
              <w:numPr>
                <w:ilvl w:val="0"/>
                <w:numId w:val="42"/>
              </w:numPr>
              <w:rPr>
                <w:lang w:val="nb-NO"/>
              </w:rPr>
            </w:pPr>
            <w:r>
              <w:rPr>
                <w:lang w:val="nb-NO"/>
              </w:rPr>
              <w:t>Bilag 3c: Egenrapportering av lønns- og arbeidsvilkår</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0F62951F" w14:textId="77777777" w:rsidR="00214975" w:rsidRDefault="008935E6">
            <w:pPr>
              <w:jc w:val="center"/>
              <w:rPr>
                <w:rFonts w:cs="Arial"/>
                <w:szCs w:val="20"/>
                <w:lang w:val="nb-NO"/>
              </w:rPr>
            </w:pPr>
            <w:r>
              <w:rPr>
                <w:rFonts w:cs="Arial"/>
                <w:szCs w:val="20"/>
                <w:lang w:val="nb-NO"/>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53FF728B" w14:textId="77777777" w:rsidR="00214975" w:rsidRDefault="00214975">
            <w:pPr>
              <w:jc w:val="center"/>
              <w:rPr>
                <w:rFonts w:cs="Arial"/>
                <w:szCs w:val="20"/>
                <w:lang w:val="nb-NO"/>
              </w:rPr>
            </w:pPr>
          </w:p>
        </w:tc>
      </w:tr>
      <w:tr w:rsidR="00214975" w:rsidRPr="008935E6" w14:paraId="53635DF5" w14:textId="77777777" w:rsidTr="00214975">
        <w:trPr>
          <w:cantSplit/>
        </w:trPr>
        <w:tc>
          <w:tcPr>
            <w:tcW w:w="3920" w:type="pct"/>
            <w:tcBorders>
              <w:top w:val="nil"/>
              <w:left w:val="single" w:sz="8" w:space="0" w:color="000000"/>
              <w:bottom w:val="single" w:sz="8" w:space="0" w:color="000000"/>
              <w:right w:val="nil"/>
            </w:tcBorders>
            <w:vAlign w:val="center"/>
            <w:hideMark/>
          </w:tcPr>
          <w:p w14:paraId="10E6F5C5" w14:textId="77777777" w:rsidR="00214975" w:rsidRDefault="00214975">
            <w:pPr>
              <w:rPr>
                <w:rFonts w:cs="Arial"/>
                <w:szCs w:val="20"/>
                <w:lang w:val="nb-NO"/>
              </w:rPr>
            </w:pPr>
            <w:r>
              <w:rPr>
                <w:szCs w:val="20"/>
                <w:lang w:val="nb-NO"/>
              </w:rPr>
              <w:t>Bilag 4: Samlet pris og betalingsbestemmelser</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076F30D4" w14:textId="77777777" w:rsidR="00214975" w:rsidRDefault="008935E6">
            <w:pPr>
              <w:jc w:val="center"/>
              <w:rPr>
                <w:rFonts w:cs="Arial"/>
                <w:szCs w:val="20"/>
                <w:lang w:val="nb-NO"/>
              </w:rPr>
            </w:pPr>
            <w:r>
              <w:rPr>
                <w:rFonts w:cs="Arial"/>
                <w:szCs w:val="20"/>
                <w:lang w:val="nb-NO"/>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4FB0F993" w14:textId="77777777" w:rsidR="00214975" w:rsidRDefault="00214975">
            <w:pPr>
              <w:jc w:val="center"/>
              <w:rPr>
                <w:rFonts w:cs="Arial"/>
                <w:szCs w:val="20"/>
                <w:lang w:val="nb-NO"/>
              </w:rPr>
            </w:pPr>
          </w:p>
        </w:tc>
      </w:tr>
      <w:tr w:rsidR="00214975" w14:paraId="0D975053" w14:textId="77777777" w:rsidTr="00214975">
        <w:trPr>
          <w:cantSplit/>
        </w:trPr>
        <w:tc>
          <w:tcPr>
            <w:tcW w:w="3920" w:type="pct"/>
            <w:tcBorders>
              <w:top w:val="nil"/>
              <w:left w:val="single" w:sz="8" w:space="0" w:color="000000"/>
              <w:bottom w:val="single" w:sz="8" w:space="0" w:color="000000"/>
              <w:right w:val="nil"/>
            </w:tcBorders>
            <w:vAlign w:val="center"/>
            <w:hideMark/>
          </w:tcPr>
          <w:p w14:paraId="26186CE0" w14:textId="77777777" w:rsidR="00214975" w:rsidRDefault="00214975" w:rsidP="00214975">
            <w:pPr>
              <w:numPr>
                <w:ilvl w:val="0"/>
                <w:numId w:val="42"/>
              </w:numPr>
              <w:rPr>
                <w:szCs w:val="20"/>
                <w:lang w:val="nb-NO"/>
              </w:rPr>
            </w:pPr>
            <w:r>
              <w:rPr>
                <w:lang w:val="nb-NO"/>
              </w:rPr>
              <w:t>Bilag 4a: Prisskjema</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1215A44C" w14:textId="77777777" w:rsidR="00214975" w:rsidRDefault="008935E6">
            <w:pPr>
              <w:jc w:val="center"/>
              <w:rPr>
                <w:rFonts w:cs="Arial"/>
                <w:szCs w:val="20"/>
                <w:lang w:val="nb-NO"/>
              </w:rPr>
            </w:pPr>
            <w:r>
              <w:rPr>
                <w:rFonts w:cs="Arial"/>
                <w:szCs w:val="20"/>
                <w:lang w:val="nb-NO"/>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634C9FB2" w14:textId="77777777" w:rsidR="00214975" w:rsidRDefault="00214975">
            <w:pPr>
              <w:jc w:val="center"/>
              <w:rPr>
                <w:rFonts w:cs="Arial"/>
                <w:szCs w:val="20"/>
                <w:lang w:val="nb-NO"/>
              </w:rPr>
            </w:pPr>
          </w:p>
        </w:tc>
      </w:tr>
      <w:tr w:rsidR="00214975" w:rsidRPr="004B6C0B" w14:paraId="7B36D20E" w14:textId="77777777" w:rsidTr="00214975">
        <w:trPr>
          <w:cantSplit/>
        </w:trPr>
        <w:tc>
          <w:tcPr>
            <w:tcW w:w="3920" w:type="pct"/>
            <w:tcBorders>
              <w:top w:val="nil"/>
              <w:left w:val="single" w:sz="8" w:space="0" w:color="000000"/>
              <w:bottom w:val="single" w:sz="8" w:space="0" w:color="000000"/>
              <w:right w:val="nil"/>
            </w:tcBorders>
            <w:vAlign w:val="center"/>
            <w:hideMark/>
          </w:tcPr>
          <w:p w14:paraId="00F13FC5" w14:textId="77777777" w:rsidR="00214975" w:rsidRDefault="00214975">
            <w:pPr>
              <w:rPr>
                <w:rFonts w:cs="Arial"/>
                <w:szCs w:val="20"/>
                <w:lang w:val="nb-NO"/>
              </w:rPr>
            </w:pPr>
            <w:r>
              <w:rPr>
                <w:szCs w:val="20"/>
                <w:lang w:val="nb-NO"/>
              </w:rPr>
              <w:t>Bilag 5: Endringer i den generelle rammeavtaleteksten</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42282436" w14:textId="77777777" w:rsidR="00214975" w:rsidRDefault="00442D36">
            <w:pPr>
              <w:jc w:val="center"/>
              <w:rPr>
                <w:rFonts w:cs="Arial"/>
                <w:szCs w:val="20"/>
                <w:lang w:val="nb-NO"/>
              </w:rPr>
            </w:pPr>
            <w:r>
              <w:rPr>
                <w:rFonts w:cs="Arial"/>
                <w:szCs w:val="20"/>
                <w:lang w:val="nb-NO"/>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1901F593" w14:textId="77777777" w:rsidR="00214975" w:rsidRDefault="00214975">
            <w:pPr>
              <w:jc w:val="center"/>
              <w:rPr>
                <w:rFonts w:cs="Arial"/>
                <w:szCs w:val="20"/>
                <w:lang w:val="nb-NO"/>
              </w:rPr>
            </w:pPr>
          </w:p>
        </w:tc>
      </w:tr>
      <w:tr w:rsidR="00214975" w:rsidRPr="004B6C0B" w14:paraId="48C11CE5" w14:textId="77777777" w:rsidTr="00214975">
        <w:trPr>
          <w:cantSplit/>
        </w:trPr>
        <w:tc>
          <w:tcPr>
            <w:tcW w:w="3920" w:type="pct"/>
            <w:tcBorders>
              <w:top w:val="nil"/>
              <w:left w:val="single" w:sz="8" w:space="0" w:color="000000"/>
              <w:bottom w:val="single" w:sz="8" w:space="0" w:color="000000"/>
              <w:right w:val="nil"/>
            </w:tcBorders>
            <w:vAlign w:val="center"/>
            <w:hideMark/>
          </w:tcPr>
          <w:p w14:paraId="01255222" w14:textId="77777777" w:rsidR="00214975" w:rsidRDefault="00214975">
            <w:pPr>
              <w:rPr>
                <w:rFonts w:cs="Arial"/>
                <w:szCs w:val="20"/>
                <w:lang w:val="nb-NO"/>
              </w:rPr>
            </w:pPr>
            <w:r>
              <w:rPr>
                <w:szCs w:val="20"/>
                <w:lang w:val="nb-NO"/>
              </w:rPr>
              <w:t xml:space="preserve">Bilag 6: Endringer av leveransen etter rammeavtaleinngåelsen </w:t>
            </w:r>
          </w:p>
        </w:tc>
        <w:tc>
          <w:tcPr>
            <w:tcW w:w="536" w:type="pct"/>
            <w:tcBorders>
              <w:top w:val="nil"/>
              <w:left w:val="single" w:sz="8" w:space="0" w:color="000000"/>
              <w:bottom w:val="single" w:sz="8" w:space="0" w:color="000000"/>
              <w:right w:val="nil"/>
            </w:tcBorders>
            <w:tcMar>
              <w:top w:w="0" w:type="dxa"/>
              <w:left w:w="138" w:type="dxa"/>
              <w:bottom w:w="0" w:type="dxa"/>
              <w:right w:w="138" w:type="dxa"/>
            </w:tcMar>
            <w:vAlign w:val="center"/>
          </w:tcPr>
          <w:p w14:paraId="0FCC9D53" w14:textId="77777777" w:rsidR="00214975" w:rsidRDefault="008935E6">
            <w:pPr>
              <w:jc w:val="center"/>
              <w:rPr>
                <w:rFonts w:cs="Arial"/>
                <w:szCs w:val="20"/>
                <w:lang w:val="nb-NO"/>
              </w:rPr>
            </w:pPr>
            <w:r>
              <w:rPr>
                <w:rFonts w:cs="Arial"/>
                <w:szCs w:val="20"/>
                <w:lang w:val="nb-NO"/>
              </w:rPr>
              <w:t>X</w:t>
            </w:r>
          </w:p>
        </w:tc>
        <w:tc>
          <w:tcPr>
            <w:tcW w:w="544" w:type="pct"/>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37BC2AC2" w14:textId="77777777" w:rsidR="00214975" w:rsidRDefault="00214975">
            <w:pPr>
              <w:jc w:val="center"/>
              <w:rPr>
                <w:rFonts w:cs="Arial"/>
                <w:szCs w:val="20"/>
                <w:lang w:val="nb-NO"/>
              </w:rPr>
            </w:pPr>
          </w:p>
        </w:tc>
      </w:tr>
      <w:tr w:rsidR="00214975" w14:paraId="06E044A4" w14:textId="77777777" w:rsidTr="004B6C0B">
        <w:trPr>
          <w:cantSplit/>
        </w:trPr>
        <w:tc>
          <w:tcPr>
            <w:tcW w:w="3920" w:type="pct"/>
            <w:tcBorders>
              <w:top w:val="nil"/>
              <w:left w:val="single" w:sz="8" w:space="0" w:color="000000"/>
              <w:bottom w:val="single" w:sz="4" w:space="0" w:color="auto"/>
              <w:right w:val="nil"/>
            </w:tcBorders>
            <w:vAlign w:val="center"/>
            <w:hideMark/>
          </w:tcPr>
          <w:p w14:paraId="337E5934" w14:textId="77777777" w:rsidR="00214975" w:rsidRDefault="00214975">
            <w:pPr>
              <w:rPr>
                <w:szCs w:val="20"/>
                <w:lang w:val="nb-NO"/>
              </w:rPr>
            </w:pPr>
            <w:r>
              <w:rPr>
                <w:szCs w:val="20"/>
                <w:lang w:val="nb-NO"/>
              </w:rPr>
              <w:t>Bilag 7: Opsjoner</w:t>
            </w:r>
          </w:p>
        </w:tc>
        <w:tc>
          <w:tcPr>
            <w:tcW w:w="536" w:type="pct"/>
            <w:tcBorders>
              <w:top w:val="nil"/>
              <w:left w:val="single" w:sz="8" w:space="0" w:color="000000"/>
              <w:bottom w:val="single" w:sz="4" w:space="0" w:color="auto"/>
              <w:right w:val="nil"/>
            </w:tcBorders>
            <w:tcMar>
              <w:top w:w="0" w:type="dxa"/>
              <w:left w:w="138" w:type="dxa"/>
              <w:bottom w:w="0" w:type="dxa"/>
              <w:right w:w="138" w:type="dxa"/>
            </w:tcMar>
            <w:vAlign w:val="center"/>
          </w:tcPr>
          <w:p w14:paraId="1130FBD5" w14:textId="77777777" w:rsidR="00214975" w:rsidRDefault="00214975">
            <w:pPr>
              <w:jc w:val="center"/>
              <w:rPr>
                <w:szCs w:val="20"/>
                <w:lang w:val="nb-NO"/>
              </w:rPr>
            </w:pPr>
          </w:p>
        </w:tc>
        <w:tc>
          <w:tcPr>
            <w:tcW w:w="544" w:type="pct"/>
            <w:tcBorders>
              <w:top w:val="nil"/>
              <w:left w:val="single" w:sz="8" w:space="0" w:color="000000"/>
              <w:bottom w:val="single" w:sz="4" w:space="0" w:color="auto"/>
              <w:right w:val="single" w:sz="8" w:space="0" w:color="000000"/>
            </w:tcBorders>
            <w:tcMar>
              <w:top w:w="57" w:type="dxa"/>
              <w:left w:w="138" w:type="dxa"/>
              <w:bottom w:w="57" w:type="dxa"/>
              <w:right w:w="138" w:type="dxa"/>
            </w:tcMar>
            <w:vAlign w:val="center"/>
          </w:tcPr>
          <w:p w14:paraId="1F39C8FD" w14:textId="77777777" w:rsidR="00214975" w:rsidRDefault="00FF5F03">
            <w:pPr>
              <w:jc w:val="center"/>
              <w:rPr>
                <w:szCs w:val="20"/>
                <w:lang w:val="nb-NO"/>
              </w:rPr>
            </w:pPr>
            <w:r>
              <w:rPr>
                <w:szCs w:val="20"/>
                <w:lang w:val="nb-NO"/>
              </w:rPr>
              <w:t>X</w:t>
            </w:r>
          </w:p>
        </w:tc>
      </w:tr>
    </w:tbl>
    <w:p w14:paraId="5CBE0143" w14:textId="77777777" w:rsidR="00214975" w:rsidRDefault="00214975" w:rsidP="007D190D">
      <w:pPr>
        <w:rPr>
          <w:szCs w:val="20"/>
          <w:lang w:val="nb-NO"/>
        </w:rPr>
      </w:pPr>
    </w:p>
    <w:p w14:paraId="00433F63" w14:textId="77777777" w:rsidR="007D190D" w:rsidRPr="002770E9" w:rsidRDefault="007D190D" w:rsidP="007D190D">
      <w:pPr>
        <w:pStyle w:val="Overskrift1"/>
      </w:pPr>
      <w:r w:rsidRPr="00C12A55">
        <w:rPr>
          <w:rFonts w:ascii="Calibri" w:hAnsi="Calibri"/>
          <w:i/>
          <w:sz w:val="22"/>
          <w:szCs w:val="24"/>
          <w:lang w:val="nb-NO"/>
        </w:rPr>
        <w:tab/>
      </w:r>
      <w:r w:rsidRPr="002770E9">
        <w:t>Rammeavtalens varighet</w:t>
      </w:r>
    </w:p>
    <w:p w14:paraId="2EE3567D" w14:textId="77777777" w:rsidR="007D190D" w:rsidRPr="00081067" w:rsidRDefault="007D190D" w:rsidP="007D190D">
      <w:pPr>
        <w:rPr>
          <w:szCs w:val="20"/>
          <w:lang w:val="nb-NO"/>
        </w:rPr>
      </w:pPr>
    </w:p>
    <w:p w14:paraId="6279C29D" w14:textId="16CAA77E" w:rsidR="00C22292" w:rsidRPr="00C22292" w:rsidRDefault="00C22292" w:rsidP="00C22292">
      <w:pPr>
        <w:rPr>
          <w:rFonts w:cs="Arial"/>
          <w:lang w:val="nb-NO"/>
        </w:rPr>
      </w:pPr>
      <w:r w:rsidRPr="00C22292">
        <w:rPr>
          <w:rFonts w:cs="Arial"/>
          <w:lang w:val="nb-NO"/>
        </w:rPr>
        <w:t xml:space="preserve">Kontrakten </w:t>
      </w:r>
      <w:r w:rsidR="00E94B8F">
        <w:rPr>
          <w:rFonts w:cs="Arial"/>
          <w:lang w:val="nb-NO"/>
        </w:rPr>
        <w:t xml:space="preserve">skal gjelde i to år frå </w:t>
      </w:r>
      <w:r w:rsidR="00E94B8F" w:rsidRPr="00E94B8F">
        <w:rPr>
          <w:rFonts w:cs="Arial"/>
          <w:b/>
          <w:bCs/>
          <w:lang w:val="nb-NO"/>
        </w:rPr>
        <w:t>signeringstidspunkte</w:t>
      </w:r>
      <w:r w:rsidR="00E94B8F">
        <w:rPr>
          <w:rFonts w:cs="Arial"/>
          <w:lang w:val="nb-NO"/>
        </w:rPr>
        <w:t>t for siste parts signatur, jf. signeringsdokumentet opprettet ved den elektriske signeringen,</w:t>
      </w:r>
      <w:r w:rsidRPr="006764AD">
        <w:rPr>
          <w:rFonts w:cs="Arial"/>
          <w:lang w:val="nb-NO"/>
        </w:rPr>
        <w:t xml:space="preserve"> m</w:t>
      </w:r>
      <w:r w:rsidRPr="00C22292">
        <w:rPr>
          <w:rFonts w:cs="Arial"/>
          <w:lang w:val="nb-NO"/>
        </w:rPr>
        <w:t xml:space="preserve">ed opsjon for </w:t>
      </w:r>
      <w:r w:rsidR="00E94B8F">
        <w:rPr>
          <w:rFonts w:cs="Arial"/>
          <w:lang w:val="nb-NO"/>
        </w:rPr>
        <w:t>o</w:t>
      </w:r>
      <w:r w:rsidRPr="00C22292">
        <w:rPr>
          <w:rFonts w:cs="Arial"/>
          <w:lang w:val="nb-NO"/>
        </w:rPr>
        <w:t xml:space="preserve">ppdragsgiveren til å forlenge </w:t>
      </w:r>
      <w:r w:rsidR="00E94B8F">
        <w:rPr>
          <w:rFonts w:cs="Arial"/>
          <w:lang w:val="nb-NO"/>
        </w:rPr>
        <w:t>k</w:t>
      </w:r>
      <w:r w:rsidRPr="00C22292">
        <w:rPr>
          <w:rFonts w:cs="Arial"/>
          <w:lang w:val="nb-NO"/>
        </w:rPr>
        <w:t xml:space="preserve">ontrakten i inntil ytterligere 2 år, total maksimalt 4 år. </w:t>
      </w:r>
      <w:r w:rsidRPr="00C22292">
        <w:rPr>
          <w:rFonts w:cs="Arial"/>
          <w:lang w:val="nb-NO"/>
        </w:rPr>
        <w:lastRenderedPageBreak/>
        <w:t>Oppdragsgiver kan velge å innløse opsjonen på 2 år i flere omganger, f.eks. for 1 år av gangen. Kontrakten forlenges automatisk med 1 år om gangen om det ikke gis varsel om annet. Dersom opsjon ikke skal benyttes skal leverandøren motta varsel om dette innen 3 måneder før den opprinnelige/forlengede kontraktsperioden utgår.</w:t>
      </w:r>
    </w:p>
    <w:p w14:paraId="742BFB04" w14:textId="77777777" w:rsidR="00C22292" w:rsidRPr="00C11674" w:rsidRDefault="00C22292" w:rsidP="007D190D">
      <w:pPr>
        <w:rPr>
          <w:color w:val="FF0000"/>
          <w:szCs w:val="20"/>
          <w:lang w:val="nb-NO"/>
        </w:rPr>
      </w:pPr>
    </w:p>
    <w:p w14:paraId="65FA39EB" w14:textId="71E19C93" w:rsidR="007D190D" w:rsidRDefault="007D190D" w:rsidP="007D190D">
      <w:pPr>
        <w:rPr>
          <w:lang w:val="nb-NO"/>
        </w:rPr>
      </w:pPr>
      <w:r>
        <w:rPr>
          <w:lang w:val="nb-NO"/>
        </w:rPr>
        <w:t>Avrop under rammeavtalen kan skje i hele rammeavtalens periode. Avrop innenfor rammeavtalen kan ha varighet utover rammeavtalens varighet</w:t>
      </w:r>
      <w:r w:rsidR="00A50BE5">
        <w:rPr>
          <w:lang w:val="nb-NO"/>
        </w:rPr>
        <w:t>.</w:t>
      </w:r>
    </w:p>
    <w:p w14:paraId="4B8CC8D5" w14:textId="77777777" w:rsidR="007D190D" w:rsidRDefault="007D190D" w:rsidP="007D190D">
      <w:pPr>
        <w:rPr>
          <w:lang w:val="nb-NO"/>
        </w:rPr>
      </w:pPr>
    </w:p>
    <w:p w14:paraId="730172C3" w14:textId="77777777" w:rsidR="007D190D" w:rsidRDefault="007D190D" w:rsidP="007D190D">
      <w:pPr>
        <w:rPr>
          <w:lang w:val="nb-NO"/>
        </w:rPr>
      </w:pPr>
      <w:r>
        <w:rPr>
          <w:lang w:val="nb-NO"/>
        </w:rPr>
        <w:t xml:space="preserve">Rammeavtalens vilkår skal fortsatt regulere avtaleforholdet </w:t>
      </w:r>
      <w:r>
        <w:rPr>
          <w:szCs w:val="20"/>
          <w:lang w:val="nb-NO"/>
        </w:rPr>
        <w:t xml:space="preserve">mellom partene </w:t>
      </w:r>
      <w:r>
        <w:rPr>
          <w:lang w:val="nb-NO"/>
        </w:rPr>
        <w:t>for eventuelle enkeltkontrakter som løper ut over rammeavtaleperioden, forutsatt at disse er inngått under rammeavtaleperioden.</w:t>
      </w:r>
    </w:p>
    <w:p w14:paraId="199C8573" w14:textId="77777777" w:rsidR="007342B9" w:rsidRDefault="007342B9" w:rsidP="007D190D">
      <w:pPr>
        <w:rPr>
          <w:lang w:val="nb-NO"/>
        </w:rPr>
      </w:pPr>
    </w:p>
    <w:p w14:paraId="438288ED" w14:textId="77777777" w:rsidR="007D190D" w:rsidRDefault="007D190D" w:rsidP="007D190D">
      <w:pPr>
        <w:pStyle w:val="Overskrift1"/>
      </w:pPr>
      <w:r>
        <w:t>Rammeavtaletype</w:t>
      </w:r>
    </w:p>
    <w:p w14:paraId="01CBBE26" w14:textId="77777777" w:rsidR="007D190D" w:rsidRPr="001A439C" w:rsidRDefault="007D190D" w:rsidP="1F034986">
      <w:pPr>
        <w:rPr>
          <w:lang w:val="nb-NO"/>
        </w:rPr>
      </w:pPr>
      <w:r w:rsidRPr="001A439C">
        <w:rPr>
          <w:lang w:val="nb-NO"/>
        </w:rPr>
        <w:t>Med "rammeavtale" menes en avtale inngått mellom èn eller flere oppdragsgivere og èn eller flere leverandører som har til formål å fastsette vilkårene for de kontrakter som skal tildeles i løpet av en gitt periode.</w:t>
      </w:r>
    </w:p>
    <w:p w14:paraId="7234C0A2" w14:textId="08C4538D" w:rsidR="007D190D" w:rsidRDefault="007D190D" w:rsidP="00F84C48">
      <w:pPr>
        <w:pStyle w:val="Overskrift1"/>
        <w:keepNext/>
        <w:numPr>
          <w:ilvl w:val="0"/>
          <w:numId w:val="0"/>
        </w:numPr>
        <w:contextualSpacing w:val="0"/>
        <w:rPr>
          <w:b w:val="0"/>
          <w:bCs w:val="0"/>
          <w:sz w:val="24"/>
          <w:szCs w:val="24"/>
          <w:lang w:val="nb-NO"/>
        </w:rPr>
      </w:pPr>
      <w:r w:rsidRPr="001A439C">
        <w:rPr>
          <w:b w:val="0"/>
          <w:bCs w:val="0"/>
          <w:sz w:val="24"/>
          <w:szCs w:val="24"/>
          <w:lang w:val="nb-NO"/>
        </w:rPr>
        <w:t xml:space="preserve">Denne rammeavtalen er en </w:t>
      </w:r>
      <w:r w:rsidR="00F84C48" w:rsidRPr="001A439C">
        <w:rPr>
          <w:b w:val="0"/>
          <w:bCs w:val="0"/>
          <w:sz w:val="24"/>
          <w:szCs w:val="24"/>
          <w:lang w:val="nb-NO"/>
        </w:rPr>
        <w:t>rammeavtale</w:t>
      </w:r>
      <w:r w:rsidR="00F84C48" w:rsidRPr="00F84C48">
        <w:rPr>
          <w:b w:val="0"/>
          <w:bCs w:val="0"/>
          <w:sz w:val="24"/>
          <w:szCs w:val="24"/>
          <w:lang w:val="nb-NO"/>
        </w:rPr>
        <w:t xml:space="preserve"> med </w:t>
      </w:r>
      <w:r w:rsidR="001A439C" w:rsidRPr="001A439C">
        <w:rPr>
          <w:b w:val="0"/>
          <w:bCs w:val="0"/>
          <w:sz w:val="24"/>
          <w:szCs w:val="24"/>
          <w:lang w:val="nb-NO"/>
        </w:rPr>
        <w:t>èn</w:t>
      </w:r>
      <w:r w:rsidR="00F84C48" w:rsidRPr="00F84C48">
        <w:rPr>
          <w:b w:val="0"/>
          <w:bCs w:val="0"/>
          <w:sz w:val="24"/>
          <w:szCs w:val="24"/>
          <w:lang w:val="nb-NO"/>
        </w:rPr>
        <w:t xml:space="preserve"> leverandør. </w:t>
      </w:r>
    </w:p>
    <w:p w14:paraId="770B8E75" w14:textId="77777777" w:rsidR="007011F1" w:rsidRPr="007011F1" w:rsidRDefault="007011F1" w:rsidP="007011F1">
      <w:pPr>
        <w:rPr>
          <w:lang w:val="nb-NO"/>
        </w:rPr>
      </w:pPr>
    </w:p>
    <w:p w14:paraId="59F01CA1" w14:textId="77777777" w:rsidR="007D190D" w:rsidRPr="00F13DD9" w:rsidRDefault="007D190D" w:rsidP="007D190D">
      <w:pPr>
        <w:pStyle w:val="Overskrift1"/>
      </w:pPr>
      <w:r w:rsidRPr="00F13DD9">
        <w:t>Avrop</w:t>
      </w:r>
    </w:p>
    <w:p w14:paraId="6B87359C" w14:textId="77777777" w:rsidR="007D190D" w:rsidRDefault="007D190D" w:rsidP="007D190D">
      <w:pPr>
        <w:rPr>
          <w:lang w:val="nb-NO"/>
        </w:rPr>
      </w:pPr>
      <w:r w:rsidRPr="00D059D3">
        <w:rPr>
          <w:lang w:val="nb-NO"/>
        </w:rPr>
        <w:t>Med avro</w:t>
      </w:r>
      <w:r>
        <w:rPr>
          <w:lang w:val="nb-NO"/>
        </w:rPr>
        <w:t>p menes en bestilling av en tjeneste</w:t>
      </w:r>
      <w:r w:rsidRPr="00D059D3">
        <w:rPr>
          <w:lang w:val="nb-NO"/>
        </w:rPr>
        <w:t xml:space="preserve"> innenfor rammeavtalen</w:t>
      </w:r>
      <w:r>
        <w:rPr>
          <w:lang w:val="nb-NO"/>
        </w:rPr>
        <w:t>.</w:t>
      </w:r>
    </w:p>
    <w:p w14:paraId="707A2A5C" w14:textId="77777777" w:rsidR="007011F1" w:rsidRPr="00F13DD9" w:rsidRDefault="007011F1" w:rsidP="007D190D">
      <w:pPr>
        <w:rPr>
          <w:lang w:val="nb-NO"/>
        </w:rPr>
      </w:pPr>
    </w:p>
    <w:p w14:paraId="3D209BCE" w14:textId="77777777" w:rsidR="007D190D" w:rsidRPr="00F13DD9" w:rsidRDefault="0F1509AC" w:rsidP="007D190D">
      <w:pPr>
        <w:pStyle w:val="Overskrift1"/>
      </w:pPr>
      <w:r>
        <w:t>Gjennomføring av avrop</w:t>
      </w:r>
    </w:p>
    <w:p w14:paraId="456EE1C4" w14:textId="4D7F78DC" w:rsidR="007011F1" w:rsidRPr="00F13DD9" w:rsidRDefault="001C6F31" w:rsidP="007D190D">
      <w:pPr>
        <w:rPr>
          <w:strike/>
          <w:szCs w:val="20"/>
          <w:lang w:val="nb-NO"/>
        </w:rPr>
      </w:pPr>
      <w:r w:rsidRPr="001C6F31">
        <w:rPr>
          <w:szCs w:val="20"/>
          <w:lang w:val="nb-NO"/>
        </w:rPr>
        <w:t>Avrop på rammeavtalen vil skje via vårt FDV-system Dalux FM eller pr e-post.</w:t>
      </w:r>
    </w:p>
    <w:p w14:paraId="2DD44459" w14:textId="77777777" w:rsidR="007D190D" w:rsidRPr="00A8043F" w:rsidRDefault="007D190D" w:rsidP="007D190D">
      <w:pPr>
        <w:pStyle w:val="Overskrift1"/>
      </w:pPr>
      <w:r w:rsidRPr="00A8043F">
        <w:t>Hvem som kan gjøre avrop</w:t>
      </w:r>
    </w:p>
    <w:p w14:paraId="434ED855" w14:textId="77777777" w:rsidR="007D190D" w:rsidRPr="00F13DD9" w:rsidRDefault="007D190D" w:rsidP="007D190D">
      <w:pPr>
        <w:rPr>
          <w:szCs w:val="20"/>
          <w:lang w:val="nb-NO"/>
        </w:rPr>
      </w:pPr>
      <w:r w:rsidRPr="00F13DD9">
        <w:rPr>
          <w:szCs w:val="20"/>
          <w:lang w:val="nb-NO"/>
        </w:rPr>
        <w:t xml:space="preserve">Avrop kan gjøres av alle som Oppdragsgiver har gitt fullmakt til å gjøre avrop. </w:t>
      </w:r>
    </w:p>
    <w:p w14:paraId="42CE1217" w14:textId="77777777" w:rsidR="007D190D" w:rsidRPr="00F13DD9" w:rsidRDefault="007D190D" w:rsidP="007D190D">
      <w:pPr>
        <w:rPr>
          <w:szCs w:val="20"/>
          <w:lang w:val="nb-NO"/>
        </w:rPr>
      </w:pPr>
    </w:p>
    <w:p w14:paraId="7698D4B1" w14:textId="77777777" w:rsidR="007D190D" w:rsidRPr="00F13DD9" w:rsidRDefault="007D190D" w:rsidP="007D190D">
      <w:pPr>
        <w:rPr>
          <w:szCs w:val="20"/>
          <w:lang w:val="nb-NO"/>
        </w:rPr>
      </w:pPr>
      <w:r w:rsidRPr="00F13DD9">
        <w:rPr>
          <w:szCs w:val="20"/>
          <w:lang w:val="nb-NO"/>
        </w:rPr>
        <w:t xml:space="preserve">Dersom Leverandøren er usikker på om en person har fullmakt til å gjøre avrop, plikter han å undersøke med Oppdragsgiver. </w:t>
      </w:r>
    </w:p>
    <w:p w14:paraId="6024906C" w14:textId="77777777" w:rsidR="007D190D" w:rsidRPr="00F13DD9" w:rsidRDefault="007D190D" w:rsidP="007D190D">
      <w:pPr>
        <w:rPr>
          <w:szCs w:val="20"/>
          <w:lang w:val="nb-NO"/>
        </w:rPr>
      </w:pPr>
    </w:p>
    <w:p w14:paraId="75C55E77" w14:textId="77777777" w:rsidR="007D190D" w:rsidRDefault="007D190D" w:rsidP="007D190D">
      <w:pPr>
        <w:rPr>
          <w:szCs w:val="20"/>
          <w:lang w:val="nb-NO"/>
        </w:rPr>
      </w:pPr>
      <w:r w:rsidRPr="00F13DD9">
        <w:rPr>
          <w:szCs w:val="20"/>
          <w:lang w:val="nb-NO"/>
        </w:rPr>
        <w:t>Dersom avrop er gjort av en person uten fullmakt til å gjøre avrop, og Leverandøren skjønte eller burde ha skjønt at slik fullmakt manglet, skal avropet annulleres slik at Oppdragsgiver blir stilt som om avropet ikke var skjedd. For slike forhold bærer Leverandøren alle kostnader.</w:t>
      </w:r>
    </w:p>
    <w:p w14:paraId="2FC5F644" w14:textId="77777777" w:rsidR="007D190D" w:rsidRDefault="007D190D" w:rsidP="007D190D">
      <w:pPr>
        <w:ind w:left="720" w:hanging="720"/>
        <w:rPr>
          <w:szCs w:val="20"/>
          <w:lang w:val="nb-NO"/>
        </w:rPr>
      </w:pPr>
    </w:p>
    <w:p w14:paraId="30B30D9E" w14:textId="77777777" w:rsidR="007D190D" w:rsidRPr="008935E6" w:rsidRDefault="007D190D" w:rsidP="007D190D">
      <w:pPr>
        <w:pStyle w:val="Overskrift1"/>
        <w:rPr>
          <w:lang w:val="nb-NO"/>
        </w:rPr>
      </w:pPr>
      <w:r w:rsidRPr="008935E6">
        <w:rPr>
          <w:lang w:val="nb-NO"/>
        </w:rPr>
        <w:t xml:space="preserve">Avslutning av rammeavtale grunnet svekkelse av konkurransen  </w:t>
      </w:r>
    </w:p>
    <w:p w14:paraId="601E4388" w14:textId="77777777" w:rsidR="007D190D" w:rsidRDefault="007D190D" w:rsidP="007D190D">
      <w:pPr>
        <w:jc w:val="center"/>
        <w:rPr>
          <w:lang w:val="nb-NO"/>
        </w:rPr>
      </w:pPr>
      <w:r>
        <w:rPr>
          <w:lang w:val="nb-NO"/>
        </w:rPr>
        <w:t>I rammeavtaler med minikonkurranser, der konkurransen i avtaleperioden svekkes vesentlig grunnet endrede leverandørforhold blant de som omfattes av avtalen, skal oppdragsgiver ha</w:t>
      </w:r>
    </w:p>
    <w:p w14:paraId="0411B025" w14:textId="77777777" w:rsidR="007D190D" w:rsidRDefault="007D190D" w:rsidP="007D190D">
      <w:pPr>
        <w:rPr>
          <w:lang w:val="nb-NO"/>
        </w:rPr>
      </w:pPr>
      <w:r>
        <w:rPr>
          <w:lang w:val="nb-NO"/>
        </w:rPr>
        <w:t xml:space="preserve">rett til å avslutte avtalen. Er det foretatt avrop før oppdragsgiver har varslet at rammeavtalen skal avsluttes, skal avropene fullføres i henhold til avtalen. </w:t>
      </w:r>
    </w:p>
    <w:p w14:paraId="359F38F5" w14:textId="77777777" w:rsidR="007D190D" w:rsidRDefault="007D190D" w:rsidP="007D190D">
      <w:pPr>
        <w:rPr>
          <w:lang w:val="nb-NO"/>
        </w:rPr>
      </w:pPr>
    </w:p>
    <w:p w14:paraId="3858EDB7" w14:textId="77777777" w:rsidR="007D190D" w:rsidRDefault="007D190D" w:rsidP="007D190D">
      <w:pPr>
        <w:rPr>
          <w:lang w:val="nb-NO"/>
        </w:rPr>
      </w:pPr>
      <w:r>
        <w:rPr>
          <w:lang w:val="nb-NO"/>
        </w:rPr>
        <w:t>Endrede leverandørforhold inkluderer, men er ikke begrenset til:</w:t>
      </w:r>
    </w:p>
    <w:p w14:paraId="46A44FBC" w14:textId="77777777" w:rsidR="007D190D" w:rsidRDefault="007D190D" w:rsidP="007D190D">
      <w:pPr>
        <w:pStyle w:val="Listeavsnitt"/>
        <w:numPr>
          <w:ilvl w:val="0"/>
          <w:numId w:val="7"/>
        </w:numPr>
        <w:rPr>
          <w:lang w:val="nb-NO"/>
        </w:rPr>
      </w:pPr>
      <w:r>
        <w:rPr>
          <w:lang w:val="nb-NO"/>
        </w:rPr>
        <w:lastRenderedPageBreak/>
        <w:t>Kontraktsavvikling ved heving overfor en eller flere av leverandørene.</w:t>
      </w:r>
    </w:p>
    <w:p w14:paraId="2893B95D" w14:textId="77777777" w:rsidR="007D190D" w:rsidRDefault="007D190D" w:rsidP="007D190D">
      <w:pPr>
        <w:pStyle w:val="Listeavsnitt"/>
        <w:numPr>
          <w:ilvl w:val="0"/>
          <w:numId w:val="7"/>
        </w:numPr>
        <w:rPr>
          <w:lang w:val="nb-NO"/>
        </w:rPr>
      </w:pPr>
      <w:r>
        <w:rPr>
          <w:lang w:val="nb-NO"/>
        </w:rPr>
        <w:t>Avvikling eller endring av drift for en eller flere av leverandørene.</w:t>
      </w:r>
    </w:p>
    <w:p w14:paraId="463AE500" w14:textId="77777777" w:rsidR="007D190D" w:rsidRDefault="007D190D" w:rsidP="007D190D">
      <w:pPr>
        <w:pStyle w:val="Listeavsnitt"/>
        <w:numPr>
          <w:ilvl w:val="0"/>
          <w:numId w:val="7"/>
        </w:numPr>
        <w:rPr>
          <w:lang w:val="nb-NO"/>
        </w:rPr>
      </w:pPr>
      <w:r>
        <w:rPr>
          <w:lang w:val="nb-NO"/>
        </w:rPr>
        <w:t>Fusjon mellom leverandører under avtalen.</w:t>
      </w:r>
    </w:p>
    <w:p w14:paraId="5C6FFE06" w14:textId="77777777" w:rsidR="007D190D" w:rsidRDefault="007D190D" w:rsidP="007D190D">
      <w:pPr>
        <w:pStyle w:val="Listeavsnitt"/>
        <w:numPr>
          <w:ilvl w:val="0"/>
          <w:numId w:val="7"/>
        </w:numPr>
        <w:rPr>
          <w:lang w:val="nb-NO"/>
        </w:rPr>
      </w:pPr>
      <w:r>
        <w:rPr>
          <w:lang w:val="nb-NO"/>
        </w:rPr>
        <w:t>Vedvarende passivitet eller manglende besvarelse av avrop fra en eller flere av leverandørene.</w:t>
      </w:r>
    </w:p>
    <w:p w14:paraId="4F7121E4" w14:textId="77777777" w:rsidR="007D190D" w:rsidRDefault="007D190D" w:rsidP="007D190D">
      <w:pPr>
        <w:rPr>
          <w:lang w:val="nb-NO"/>
        </w:rPr>
      </w:pPr>
    </w:p>
    <w:p w14:paraId="422E0F61" w14:textId="77777777" w:rsidR="007D190D" w:rsidRDefault="007D190D" w:rsidP="007D190D">
      <w:pPr>
        <w:pStyle w:val="Overskrift1"/>
      </w:pPr>
      <w:r>
        <w:t xml:space="preserve">Mislighold  </w:t>
      </w:r>
    </w:p>
    <w:p w14:paraId="7C10D71F" w14:textId="77777777" w:rsidR="007D190D" w:rsidRPr="008935E6" w:rsidRDefault="007D190D" w:rsidP="007D190D">
      <w:pPr>
        <w:rPr>
          <w:szCs w:val="20"/>
          <w:lang w:val="nn-NO"/>
        </w:rPr>
      </w:pPr>
      <w:r w:rsidRPr="008935E6">
        <w:rPr>
          <w:lang w:val="nn-NO"/>
        </w:rPr>
        <w:t>Konsekvenser av evt. mislighold må hver for seg vurderes særskilt i forhold til rammeavtalen som sådan og det aktuelle avropet.</w:t>
      </w:r>
    </w:p>
    <w:bookmarkEnd w:id="6"/>
    <w:bookmarkEnd w:id="7"/>
    <w:bookmarkEnd w:id="8"/>
    <w:bookmarkEnd w:id="9"/>
    <w:bookmarkEnd w:id="10"/>
    <w:bookmarkEnd w:id="11"/>
    <w:p w14:paraId="2D19CD21" w14:textId="77777777" w:rsidR="005E6C15" w:rsidRPr="008935E6" w:rsidRDefault="005E6C15" w:rsidP="005E6C15">
      <w:pPr>
        <w:rPr>
          <w:lang w:val="nn-NO"/>
        </w:rPr>
      </w:pPr>
    </w:p>
    <w:sectPr w:rsidR="005E6C15" w:rsidRPr="008935E6" w:rsidSect="009545D3">
      <w:footerReference w:type="default" r:id="rId12"/>
      <w:headerReference w:type="first" r:id="rId13"/>
      <w:foot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43ADA" w14:textId="77777777" w:rsidR="00E4780B" w:rsidRDefault="00E4780B" w:rsidP="009545D3">
      <w:r>
        <w:separator/>
      </w:r>
    </w:p>
  </w:endnote>
  <w:endnote w:type="continuationSeparator" w:id="0">
    <w:p w14:paraId="2C70772F" w14:textId="77777777" w:rsidR="00E4780B" w:rsidRDefault="00E4780B" w:rsidP="00954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A4F3" w14:textId="77777777" w:rsidR="00C16A2A" w:rsidRPr="00F66493" w:rsidRDefault="00C16A2A" w:rsidP="00F66493">
    <w:pPr>
      <w:pStyle w:val="Bunntekst"/>
      <w:jc w:val="center"/>
      <w:rPr>
        <w:lang w:val="nb-NO"/>
      </w:rPr>
    </w:pPr>
    <w:r w:rsidRPr="009545D3">
      <w:rPr>
        <w:lang w:val="nb-NO"/>
      </w:rPr>
      <w:t xml:space="preserve">Side </w:t>
    </w:r>
    <w:r w:rsidRPr="009545D3">
      <w:rPr>
        <w:lang w:val="nb-NO"/>
      </w:rPr>
      <w:fldChar w:fldCharType="begin"/>
    </w:r>
    <w:r w:rsidRPr="009545D3">
      <w:rPr>
        <w:lang w:val="nb-NO"/>
      </w:rPr>
      <w:instrText xml:space="preserve"> PAGE </w:instrText>
    </w:r>
    <w:r w:rsidRPr="009545D3">
      <w:rPr>
        <w:lang w:val="nb-NO"/>
      </w:rPr>
      <w:fldChar w:fldCharType="separate"/>
    </w:r>
    <w:r w:rsidR="00BF31D3">
      <w:rPr>
        <w:noProof/>
        <w:lang w:val="nb-NO"/>
      </w:rPr>
      <w:t>4</w:t>
    </w:r>
    <w:r w:rsidRPr="009545D3">
      <w:rPr>
        <w:lang w:val="nb-NO"/>
      </w:rPr>
      <w:fldChar w:fldCharType="end"/>
    </w:r>
    <w:r w:rsidRPr="009545D3">
      <w:rPr>
        <w:lang w:val="nb-NO"/>
      </w:rPr>
      <w:t xml:space="preserve"> av </w:t>
    </w:r>
    <w:r w:rsidRPr="009545D3">
      <w:rPr>
        <w:lang w:val="nb-NO"/>
      </w:rPr>
      <w:fldChar w:fldCharType="begin"/>
    </w:r>
    <w:r w:rsidRPr="009545D3">
      <w:rPr>
        <w:lang w:val="nb-NO"/>
      </w:rPr>
      <w:instrText xml:space="preserve"> NUMPAGES  </w:instrText>
    </w:r>
    <w:r w:rsidRPr="009545D3">
      <w:rPr>
        <w:lang w:val="nb-NO"/>
      </w:rPr>
      <w:fldChar w:fldCharType="separate"/>
    </w:r>
    <w:r w:rsidR="00BF31D3">
      <w:rPr>
        <w:noProof/>
        <w:lang w:val="nb-NO"/>
      </w:rPr>
      <w:t>7</w:t>
    </w:r>
    <w:r w:rsidRPr="009545D3">
      <w:rPr>
        <w:lang w:val="nb-N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4C32" w14:textId="64CD235B" w:rsidR="00C16A2A" w:rsidRDefault="00C16A2A" w:rsidP="00E67EA5">
    <w:pPr>
      <w:pStyle w:val="Bunntekst"/>
      <w:jc w:val="center"/>
      <w:rPr>
        <w:lang w:val="nb-NO"/>
      </w:rPr>
    </w:pPr>
  </w:p>
  <w:p w14:paraId="55F6185B" w14:textId="77777777" w:rsidR="00C16A2A" w:rsidRPr="00F66493" w:rsidRDefault="00C16A2A" w:rsidP="00F66493">
    <w:pPr>
      <w:pStyle w:val="Bunntekst"/>
      <w:jc w:val="center"/>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B219C" w14:textId="77777777" w:rsidR="00E4780B" w:rsidRDefault="00E4780B" w:rsidP="009545D3">
      <w:r>
        <w:separator/>
      </w:r>
    </w:p>
  </w:footnote>
  <w:footnote w:type="continuationSeparator" w:id="0">
    <w:p w14:paraId="11D3B49E" w14:textId="77777777" w:rsidR="00E4780B" w:rsidRDefault="00E4780B" w:rsidP="00954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B5D6" w14:textId="54011777" w:rsidR="00A5087D" w:rsidRPr="008444DE" w:rsidRDefault="00A5087D" w:rsidP="00A5087D">
    <w:pPr>
      <w:pStyle w:val="Topptekst"/>
      <w:jc w:val="right"/>
      <w:rPr>
        <w:lang w:val="nb-NO"/>
      </w:rPr>
    </w:pPr>
  </w:p>
  <w:p w14:paraId="5AA0A832" w14:textId="77777777" w:rsidR="00B01C73" w:rsidRDefault="00B01C7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D3F5E"/>
    <w:multiLevelType w:val="hybridMultilevel"/>
    <w:tmpl w:val="7F24F5B4"/>
    <w:lvl w:ilvl="0" w:tplc="CE3C6842">
      <w:start w:val="1"/>
      <w:numFmt w:val="decimal"/>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1" w15:restartNumberingAfterBreak="0">
    <w:nsid w:val="0D8B4191"/>
    <w:multiLevelType w:val="multilevel"/>
    <w:tmpl w:val="38EACF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F54E4F"/>
    <w:multiLevelType w:val="hybridMultilevel"/>
    <w:tmpl w:val="E88AA720"/>
    <w:lvl w:ilvl="0" w:tplc="6A663442">
      <w:start w:val="1"/>
      <w:numFmt w:val="decimal"/>
      <w:lvlText w:val="%1."/>
      <w:lvlJc w:val="left"/>
      <w:pPr>
        <w:tabs>
          <w:tab w:val="num" w:pos="360"/>
        </w:tabs>
        <w:ind w:left="360" w:hanging="360"/>
      </w:pPr>
      <w:rPr>
        <w:rFonts w:hint="default"/>
      </w:r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3"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2D071D74"/>
    <w:multiLevelType w:val="multilevel"/>
    <w:tmpl w:val="490CB07A"/>
    <w:lvl w:ilvl="0">
      <w:start w:val="1"/>
      <w:numFmt w:val="decimal"/>
      <w:lvlText w:val="%1"/>
      <w:lvlJc w:val="left"/>
      <w:pPr>
        <w:ind w:left="432" w:hanging="432"/>
      </w:pPr>
      <w:rPr>
        <w:rFonts w:hint="default"/>
      </w:rPr>
    </w:lvl>
    <w:lvl w:ilvl="1">
      <w:start w:val="1"/>
      <w:numFmt w:val="decimal"/>
      <w:pStyle w:val="Overskrift2"/>
      <w:lvlText w:val="%2.1"/>
      <w:lvlJc w:val="left"/>
      <w:pPr>
        <w:ind w:left="576" w:hanging="576"/>
      </w:pPr>
      <w:rPr>
        <w:rFonts w:hint="default"/>
      </w:rPr>
    </w:lvl>
    <w:lvl w:ilvl="2">
      <w:start w:val="1"/>
      <w:numFmt w:val="decimal"/>
      <w:lvlText w:val="%1.%2.%3"/>
      <w:lvlJc w:val="left"/>
      <w:pPr>
        <w:ind w:left="1713" w:hanging="720"/>
      </w:pPr>
      <w:rPr>
        <w:rFonts w:hint="default"/>
        <w:lang w:val="nb-NO"/>
      </w:rPr>
    </w:lvl>
    <w:lvl w:ilvl="3">
      <w:start w:val="1"/>
      <w:numFmt w:val="decimal"/>
      <w:lvlText w:val="%1.%2.%3.%4"/>
      <w:lvlJc w:val="left"/>
      <w:pPr>
        <w:ind w:left="1005"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64657BA"/>
    <w:multiLevelType w:val="hybridMultilevel"/>
    <w:tmpl w:val="84201F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55D338A"/>
    <w:multiLevelType w:val="multilevel"/>
    <w:tmpl w:val="07EE8D96"/>
    <w:lvl w:ilvl="0">
      <w:start w:val="1"/>
      <w:numFmt w:val="decimal"/>
      <w:lvlText w:val="%1"/>
      <w:lvlJc w:val="left"/>
      <w:pPr>
        <w:ind w:left="432" w:hanging="432"/>
      </w:pPr>
    </w:lvl>
    <w:lvl w:ilvl="1">
      <w:start w:val="1"/>
      <w:numFmt w:val="decimal"/>
      <w:lvlText w:val="%2.1"/>
      <w:lvlJc w:val="left"/>
      <w:pPr>
        <w:ind w:left="576" w:hanging="576"/>
      </w:pPr>
      <w:rPr>
        <w:rFonts w:hint="default"/>
      </w:rPr>
    </w:lvl>
    <w:lvl w:ilvl="2">
      <w:start w:val="1"/>
      <w:numFmt w:val="decimal"/>
      <w:lvlText w:val="%1.%2.%3"/>
      <w:lvlJc w:val="left"/>
      <w:pPr>
        <w:ind w:left="1713" w:hanging="720"/>
      </w:pPr>
      <w:rPr>
        <w:lang w:val="nb-NO"/>
      </w:rPr>
    </w:lvl>
    <w:lvl w:ilvl="3">
      <w:start w:val="1"/>
      <w:numFmt w:val="decimal"/>
      <w:lvlText w:val="%1.%2.%3.%4"/>
      <w:lvlJc w:val="left"/>
      <w:pPr>
        <w:ind w:left="1005"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9C34988"/>
    <w:multiLevelType w:val="hybridMultilevel"/>
    <w:tmpl w:val="A1A48D9C"/>
    <w:lvl w:ilvl="0" w:tplc="0324DD4E">
      <w:start w:val="4"/>
      <w:numFmt w:val="bullet"/>
      <w:lvlText w:val="-"/>
      <w:lvlJc w:val="left"/>
      <w:pPr>
        <w:ind w:left="1080" w:hanging="360"/>
      </w:pPr>
      <w:rPr>
        <w:rFonts w:ascii="Verdana" w:eastAsia="Times New Roman" w:hAnsi="Verdana" w:cs="Times New Roman"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8" w15:restartNumberingAfterBreak="0">
    <w:nsid w:val="5E302736"/>
    <w:multiLevelType w:val="multilevel"/>
    <w:tmpl w:val="0409001F"/>
    <w:numStyleLink w:val="111111"/>
  </w:abstractNum>
  <w:abstractNum w:abstractNumId="9"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626F048A"/>
    <w:multiLevelType w:val="hybridMultilevel"/>
    <w:tmpl w:val="87263574"/>
    <w:lvl w:ilvl="0" w:tplc="04140019">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65CA35B5"/>
    <w:multiLevelType w:val="multilevel"/>
    <w:tmpl w:val="690EBB62"/>
    <w:lvl w:ilvl="0">
      <w:start w:val="1"/>
      <w:numFmt w:val="decimal"/>
      <w:pStyle w:val="Overskrift1"/>
      <w:lvlText w:val="%1"/>
      <w:lvlJc w:val="left"/>
      <w:pPr>
        <w:ind w:left="432" w:hanging="432"/>
      </w:pPr>
    </w:lvl>
    <w:lvl w:ilvl="1">
      <w:start w:val="1"/>
      <w:numFmt w:val="decimal"/>
      <w:pStyle w:val="Overskrift3"/>
      <w:lvlText w:val="%1.%2"/>
      <w:lvlJc w:val="left"/>
      <w:pPr>
        <w:ind w:left="576" w:hanging="576"/>
      </w:pPr>
    </w:lvl>
    <w:lvl w:ilvl="2">
      <w:start w:val="1"/>
      <w:numFmt w:val="decimal"/>
      <w:lvlText w:val="%1.%2.%3"/>
      <w:lvlJc w:val="left"/>
      <w:pPr>
        <w:ind w:left="1713" w:hanging="720"/>
      </w:pPr>
      <w:rPr>
        <w:lang w:val="nb-NO"/>
      </w:rPr>
    </w:lvl>
    <w:lvl w:ilvl="3">
      <w:start w:val="1"/>
      <w:numFmt w:val="decimal"/>
      <w:pStyle w:val="Overskrift4"/>
      <w:lvlText w:val="%1.%2.%3.%4"/>
      <w:lvlJc w:val="left"/>
      <w:pPr>
        <w:ind w:left="1005"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2" w15:restartNumberingAfterBreak="0">
    <w:nsid w:val="6D77474E"/>
    <w:multiLevelType w:val="multilevel"/>
    <w:tmpl w:val="690EBB6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713" w:hanging="720"/>
      </w:pPr>
      <w:rPr>
        <w:lang w:val="nb-NO"/>
      </w:rPr>
    </w:lvl>
    <w:lvl w:ilvl="3">
      <w:start w:val="1"/>
      <w:numFmt w:val="decimal"/>
      <w:lvlText w:val="%1.%2.%3.%4"/>
      <w:lvlJc w:val="left"/>
      <w:pPr>
        <w:ind w:left="1005"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17C6F2C"/>
    <w:multiLevelType w:val="hybridMultilevel"/>
    <w:tmpl w:val="5DDC193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76445FB7"/>
    <w:multiLevelType w:val="multilevel"/>
    <w:tmpl w:val="11F098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713" w:hanging="720"/>
      </w:pPr>
      <w:rPr>
        <w:lang w:val="nb-NO"/>
      </w:rPr>
    </w:lvl>
    <w:lvl w:ilvl="3">
      <w:start w:val="1"/>
      <w:numFmt w:val="decimal"/>
      <w:lvlText w:val="%1.%2.%3.%4"/>
      <w:lvlJc w:val="left"/>
      <w:pPr>
        <w:ind w:left="1005"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BDF7BB0"/>
    <w:multiLevelType w:val="hybridMultilevel"/>
    <w:tmpl w:val="A6768A3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80600925">
    <w:abstractNumId w:val="9"/>
  </w:num>
  <w:num w:numId="2" w16cid:durableId="694691313">
    <w:abstractNumId w:val="15"/>
  </w:num>
  <w:num w:numId="3" w16cid:durableId="1070662957">
    <w:abstractNumId w:val="3"/>
  </w:num>
  <w:num w:numId="4" w16cid:durableId="1282497406">
    <w:abstractNumId w:val="11"/>
  </w:num>
  <w:num w:numId="5" w16cid:durableId="29457897">
    <w:abstractNumId w:val="7"/>
  </w:num>
  <w:num w:numId="6" w16cid:durableId="1623686703">
    <w:abstractNumId w:val="2"/>
  </w:num>
  <w:num w:numId="7" w16cid:durableId="12528172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3642228">
    <w:abstractNumId w:val="13"/>
  </w:num>
  <w:num w:numId="9" w16cid:durableId="7588716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0249782">
    <w:abstractNumId w:val="11"/>
  </w:num>
  <w:num w:numId="11" w16cid:durableId="1891917374">
    <w:abstractNumId w:val="5"/>
  </w:num>
  <w:num w:numId="12" w16cid:durableId="49772077">
    <w:abstractNumId w:val="11"/>
  </w:num>
  <w:num w:numId="13" w16cid:durableId="1778326429">
    <w:abstractNumId w:val="11"/>
  </w:num>
  <w:num w:numId="14" w16cid:durableId="280887340">
    <w:abstractNumId w:val="11"/>
  </w:num>
  <w:num w:numId="15" w16cid:durableId="162623252">
    <w:abstractNumId w:val="11"/>
  </w:num>
  <w:num w:numId="16" w16cid:durableId="1400639592">
    <w:abstractNumId w:val="11"/>
  </w:num>
  <w:num w:numId="17" w16cid:durableId="1248614682">
    <w:abstractNumId w:val="11"/>
  </w:num>
  <w:num w:numId="18" w16cid:durableId="410204419">
    <w:abstractNumId w:val="11"/>
  </w:num>
  <w:num w:numId="19" w16cid:durableId="1371569101">
    <w:abstractNumId w:val="11"/>
  </w:num>
  <w:num w:numId="20" w16cid:durableId="2088989798">
    <w:abstractNumId w:val="11"/>
  </w:num>
  <w:num w:numId="21" w16cid:durableId="612712472">
    <w:abstractNumId w:val="11"/>
  </w:num>
  <w:num w:numId="22" w16cid:durableId="2010131036">
    <w:abstractNumId w:val="11"/>
  </w:num>
  <w:num w:numId="23" w16cid:durableId="1331176166">
    <w:abstractNumId w:val="11"/>
  </w:num>
  <w:num w:numId="24" w16cid:durableId="2111928817">
    <w:abstractNumId w:val="11"/>
  </w:num>
  <w:num w:numId="25" w16cid:durableId="35548929">
    <w:abstractNumId w:val="11"/>
  </w:num>
  <w:num w:numId="26" w16cid:durableId="57366599">
    <w:abstractNumId w:val="11"/>
  </w:num>
  <w:num w:numId="27" w16cid:durableId="1302923253">
    <w:abstractNumId w:val="11"/>
  </w:num>
  <w:num w:numId="28" w16cid:durableId="774133406">
    <w:abstractNumId w:val="11"/>
  </w:num>
  <w:num w:numId="29" w16cid:durableId="1372539529">
    <w:abstractNumId w:val="11"/>
  </w:num>
  <w:num w:numId="30" w16cid:durableId="411198633">
    <w:abstractNumId w:val="11"/>
  </w:num>
  <w:num w:numId="31" w16cid:durableId="1543248343">
    <w:abstractNumId w:val="11"/>
  </w:num>
  <w:num w:numId="32" w16cid:durableId="1074397443">
    <w:abstractNumId w:val="10"/>
  </w:num>
  <w:num w:numId="33" w16cid:durableId="1220240140">
    <w:abstractNumId w:val="4"/>
  </w:num>
  <w:num w:numId="34" w16cid:durableId="328870708">
    <w:abstractNumId w:val="11"/>
  </w:num>
  <w:num w:numId="35" w16cid:durableId="2093041917">
    <w:abstractNumId w:val="0"/>
  </w:num>
  <w:num w:numId="36" w16cid:durableId="1248803436">
    <w:abstractNumId w:val="6"/>
  </w:num>
  <w:num w:numId="37" w16cid:durableId="422457208">
    <w:abstractNumId w:val="1"/>
  </w:num>
  <w:num w:numId="38" w16cid:durableId="137040633">
    <w:abstractNumId w:val="14"/>
  </w:num>
  <w:num w:numId="39" w16cid:durableId="25176821">
    <w:abstractNumId w:val="12"/>
  </w:num>
  <w:num w:numId="40" w16cid:durableId="1307322379">
    <w:abstractNumId w:val="8"/>
  </w:num>
  <w:num w:numId="41" w16cid:durableId="1157644793">
    <w:abstractNumId w:val="11"/>
  </w:num>
  <w:num w:numId="42" w16cid:durableId="43452253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attachedTemplate r:id="rId1"/>
  <w:defaultTabStop w:val="708"/>
  <w:hyphenationZone w:val="425"/>
  <w:drawingGridHorizontalSpacing w:val="100"/>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aseid" w:val="201302078"/>
    <w:docVar w:name="caseno" w:val="201302078"/>
    <w:docVar w:name="DB_Database" w:val="bksak"/>
    <w:docVar w:name="docid" w:val="9"/>
    <w:docVar w:name="m_strAvdeling" w:val="Byutvikling, klima og miljø/Vann- og avløpsetaten"/>
    <w:docVar w:name="m_strDelarkiv" w:val="EVA-5431"/>
    <w:docVar w:name="m_strDokkontor" w:val="VAATEKN"/>
    <w:docVar w:name="m_strDoksaksbeh" w:val="ELEK"/>
    <w:docVar w:name="m_strOverskriften" w:val="Konkurransegrunnlag"/>
    <w:docVar w:name="m_strSaksbehandlers_navn" w:val="Elina Eikemo"/>
    <w:docVar w:name="m_strSaksbehandlers_stilling" w:val="senioringeniør"/>
    <w:docVar w:name="m_strStilling" w:val="senioringeniør"/>
    <w:docVar w:name="m_strUnderskrift" w:val="Elina Eikemo"/>
    <w:docVar w:name="m_strVaar_dato" w:val="13.05.2013"/>
    <w:docVar w:name="m_strVaar_referanse" w:val="201302078-9"/>
    <w:docVar w:name="m_strVaar_saksbehandler" w:val="Elina Eikemo, tlf. "/>
    <w:docVar w:name="mal" w:val="www_standardkontrakt_for_tjenestekjop.Dot"/>
    <w:docVar w:name="redir" w:val="/dlbksak/details/docdet.asp?journalnr=2013168122&amp;files=Y"/>
    <w:docVar w:name="surfto" w:val="http://admsak01/dlbksak/showelfile.asp"/>
    <w:docVar w:name="upload" w:val="\\admsak01\doculive\upload"/>
    <w:docVar w:name="urlnoark" w:val="http://admsak01/dlbksak"/>
  </w:docVars>
  <w:rsids>
    <w:rsidRoot w:val="008935E6"/>
    <w:rsid w:val="00002E8C"/>
    <w:rsid w:val="000073CB"/>
    <w:rsid w:val="00010532"/>
    <w:rsid w:val="00010C69"/>
    <w:rsid w:val="00012453"/>
    <w:rsid w:val="00014537"/>
    <w:rsid w:val="0001540B"/>
    <w:rsid w:val="00021C62"/>
    <w:rsid w:val="00021DB2"/>
    <w:rsid w:val="00022188"/>
    <w:rsid w:val="00025579"/>
    <w:rsid w:val="000258B1"/>
    <w:rsid w:val="000275AA"/>
    <w:rsid w:val="000277F8"/>
    <w:rsid w:val="0003066A"/>
    <w:rsid w:val="00031318"/>
    <w:rsid w:val="00032148"/>
    <w:rsid w:val="0003466E"/>
    <w:rsid w:val="0003471F"/>
    <w:rsid w:val="0003473B"/>
    <w:rsid w:val="00044F00"/>
    <w:rsid w:val="00046731"/>
    <w:rsid w:val="00046C88"/>
    <w:rsid w:val="000508EE"/>
    <w:rsid w:val="00054DB5"/>
    <w:rsid w:val="000561A4"/>
    <w:rsid w:val="0005711A"/>
    <w:rsid w:val="00057375"/>
    <w:rsid w:val="00057AAB"/>
    <w:rsid w:val="00060846"/>
    <w:rsid w:val="00061A24"/>
    <w:rsid w:val="00062D9D"/>
    <w:rsid w:val="00062F0C"/>
    <w:rsid w:val="00063F22"/>
    <w:rsid w:val="0006471C"/>
    <w:rsid w:val="00065050"/>
    <w:rsid w:val="000658F6"/>
    <w:rsid w:val="00065E56"/>
    <w:rsid w:val="00067EA7"/>
    <w:rsid w:val="00070AE7"/>
    <w:rsid w:val="000725FB"/>
    <w:rsid w:val="00072B48"/>
    <w:rsid w:val="00072F89"/>
    <w:rsid w:val="000759FB"/>
    <w:rsid w:val="00076D24"/>
    <w:rsid w:val="00077E79"/>
    <w:rsid w:val="00077F91"/>
    <w:rsid w:val="0008096A"/>
    <w:rsid w:val="00085020"/>
    <w:rsid w:val="000906C9"/>
    <w:rsid w:val="000955B6"/>
    <w:rsid w:val="00097D13"/>
    <w:rsid w:val="000A0209"/>
    <w:rsid w:val="000A15BC"/>
    <w:rsid w:val="000A2721"/>
    <w:rsid w:val="000A2913"/>
    <w:rsid w:val="000A2B31"/>
    <w:rsid w:val="000A35FC"/>
    <w:rsid w:val="000A3784"/>
    <w:rsid w:val="000A598A"/>
    <w:rsid w:val="000A5FB4"/>
    <w:rsid w:val="000A75C2"/>
    <w:rsid w:val="000B116D"/>
    <w:rsid w:val="000B2BC9"/>
    <w:rsid w:val="000B43E2"/>
    <w:rsid w:val="000B541F"/>
    <w:rsid w:val="000B7CD7"/>
    <w:rsid w:val="000C29DE"/>
    <w:rsid w:val="000C360D"/>
    <w:rsid w:val="000C4E01"/>
    <w:rsid w:val="000C5688"/>
    <w:rsid w:val="000D05F9"/>
    <w:rsid w:val="000D08CA"/>
    <w:rsid w:val="000D0CEA"/>
    <w:rsid w:val="000D243D"/>
    <w:rsid w:val="000D2B4B"/>
    <w:rsid w:val="000D3903"/>
    <w:rsid w:val="000D54BD"/>
    <w:rsid w:val="000D5BBD"/>
    <w:rsid w:val="000D69FD"/>
    <w:rsid w:val="000D6B65"/>
    <w:rsid w:val="000D75CA"/>
    <w:rsid w:val="000D7CEF"/>
    <w:rsid w:val="000E0D63"/>
    <w:rsid w:val="000E1AD8"/>
    <w:rsid w:val="000E5446"/>
    <w:rsid w:val="000E67C7"/>
    <w:rsid w:val="000F1871"/>
    <w:rsid w:val="000F1F54"/>
    <w:rsid w:val="000F6647"/>
    <w:rsid w:val="000F7096"/>
    <w:rsid w:val="00103279"/>
    <w:rsid w:val="00103526"/>
    <w:rsid w:val="001061F3"/>
    <w:rsid w:val="00107181"/>
    <w:rsid w:val="00107A7D"/>
    <w:rsid w:val="00113918"/>
    <w:rsid w:val="001139EA"/>
    <w:rsid w:val="00121517"/>
    <w:rsid w:val="00125B67"/>
    <w:rsid w:val="001279C1"/>
    <w:rsid w:val="001320C2"/>
    <w:rsid w:val="0013483F"/>
    <w:rsid w:val="00141731"/>
    <w:rsid w:val="00141A0A"/>
    <w:rsid w:val="0014447F"/>
    <w:rsid w:val="0014536D"/>
    <w:rsid w:val="00146FF3"/>
    <w:rsid w:val="00147051"/>
    <w:rsid w:val="001511D2"/>
    <w:rsid w:val="0015208D"/>
    <w:rsid w:val="00152350"/>
    <w:rsid w:val="00157C9A"/>
    <w:rsid w:val="00157F18"/>
    <w:rsid w:val="001612E8"/>
    <w:rsid w:val="00161B3F"/>
    <w:rsid w:val="00161BCA"/>
    <w:rsid w:val="00161FE7"/>
    <w:rsid w:val="00165047"/>
    <w:rsid w:val="00165578"/>
    <w:rsid w:val="00167C37"/>
    <w:rsid w:val="00172A33"/>
    <w:rsid w:val="00174387"/>
    <w:rsid w:val="001750F0"/>
    <w:rsid w:val="00175CF7"/>
    <w:rsid w:val="00176A95"/>
    <w:rsid w:val="00180F24"/>
    <w:rsid w:val="00181F6C"/>
    <w:rsid w:val="001838D8"/>
    <w:rsid w:val="00183A09"/>
    <w:rsid w:val="001846A9"/>
    <w:rsid w:val="00184706"/>
    <w:rsid w:val="00187672"/>
    <w:rsid w:val="0019011E"/>
    <w:rsid w:val="00191EFF"/>
    <w:rsid w:val="00197901"/>
    <w:rsid w:val="00197B5A"/>
    <w:rsid w:val="001A0116"/>
    <w:rsid w:val="001A02CB"/>
    <w:rsid w:val="001A2A79"/>
    <w:rsid w:val="001A2CA6"/>
    <w:rsid w:val="001A439C"/>
    <w:rsid w:val="001A7A12"/>
    <w:rsid w:val="001B128E"/>
    <w:rsid w:val="001B3BE9"/>
    <w:rsid w:val="001B4549"/>
    <w:rsid w:val="001B5484"/>
    <w:rsid w:val="001C111D"/>
    <w:rsid w:val="001C1373"/>
    <w:rsid w:val="001C2D14"/>
    <w:rsid w:val="001C2DFC"/>
    <w:rsid w:val="001C6F31"/>
    <w:rsid w:val="001C7391"/>
    <w:rsid w:val="001C76D1"/>
    <w:rsid w:val="001D10AC"/>
    <w:rsid w:val="001D16E9"/>
    <w:rsid w:val="001D6CB6"/>
    <w:rsid w:val="001D7992"/>
    <w:rsid w:val="001E1E47"/>
    <w:rsid w:val="001E259A"/>
    <w:rsid w:val="001E2A14"/>
    <w:rsid w:val="001E3E97"/>
    <w:rsid w:val="001E42FD"/>
    <w:rsid w:val="001E52D1"/>
    <w:rsid w:val="001E774F"/>
    <w:rsid w:val="001F1D8F"/>
    <w:rsid w:val="001F2A52"/>
    <w:rsid w:val="002013D0"/>
    <w:rsid w:val="0020289C"/>
    <w:rsid w:val="0020408B"/>
    <w:rsid w:val="00212B97"/>
    <w:rsid w:val="0021472B"/>
    <w:rsid w:val="002148F1"/>
    <w:rsid w:val="00214975"/>
    <w:rsid w:val="00215124"/>
    <w:rsid w:val="002203CE"/>
    <w:rsid w:val="00220AFF"/>
    <w:rsid w:val="002210ED"/>
    <w:rsid w:val="00221448"/>
    <w:rsid w:val="0022353A"/>
    <w:rsid w:val="00223E9A"/>
    <w:rsid w:val="00225D05"/>
    <w:rsid w:val="00226017"/>
    <w:rsid w:val="00230A91"/>
    <w:rsid w:val="0023169E"/>
    <w:rsid w:val="00233D39"/>
    <w:rsid w:val="00234315"/>
    <w:rsid w:val="00236397"/>
    <w:rsid w:val="0023739F"/>
    <w:rsid w:val="002415D0"/>
    <w:rsid w:val="00243D31"/>
    <w:rsid w:val="00244385"/>
    <w:rsid w:val="0024474B"/>
    <w:rsid w:val="002452F8"/>
    <w:rsid w:val="002474B6"/>
    <w:rsid w:val="002501BF"/>
    <w:rsid w:val="00251934"/>
    <w:rsid w:val="002523E1"/>
    <w:rsid w:val="00255238"/>
    <w:rsid w:val="00256D8F"/>
    <w:rsid w:val="00261BCC"/>
    <w:rsid w:val="00262766"/>
    <w:rsid w:val="002740D5"/>
    <w:rsid w:val="00274A49"/>
    <w:rsid w:val="00275058"/>
    <w:rsid w:val="00275C38"/>
    <w:rsid w:val="0027613A"/>
    <w:rsid w:val="002770E9"/>
    <w:rsid w:val="00281D2A"/>
    <w:rsid w:val="00285527"/>
    <w:rsid w:val="00286220"/>
    <w:rsid w:val="00286D9D"/>
    <w:rsid w:val="002912A9"/>
    <w:rsid w:val="002918C1"/>
    <w:rsid w:val="00291EA8"/>
    <w:rsid w:val="00293944"/>
    <w:rsid w:val="00295F68"/>
    <w:rsid w:val="00296EE5"/>
    <w:rsid w:val="002A09A5"/>
    <w:rsid w:val="002A2807"/>
    <w:rsid w:val="002A2AE5"/>
    <w:rsid w:val="002B1BF0"/>
    <w:rsid w:val="002B3CB9"/>
    <w:rsid w:val="002B5B60"/>
    <w:rsid w:val="002B7E78"/>
    <w:rsid w:val="002C2F4F"/>
    <w:rsid w:val="002C781E"/>
    <w:rsid w:val="002D2B8B"/>
    <w:rsid w:val="002D429B"/>
    <w:rsid w:val="002D6F6F"/>
    <w:rsid w:val="002E0556"/>
    <w:rsid w:val="002E0F10"/>
    <w:rsid w:val="002E2F04"/>
    <w:rsid w:val="002E4695"/>
    <w:rsid w:val="002E51E3"/>
    <w:rsid w:val="002F21DC"/>
    <w:rsid w:val="002F5980"/>
    <w:rsid w:val="002F73D8"/>
    <w:rsid w:val="003017E2"/>
    <w:rsid w:val="00306055"/>
    <w:rsid w:val="0030635B"/>
    <w:rsid w:val="003064A5"/>
    <w:rsid w:val="003119BD"/>
    <w:rsid w:val="00311CDE"/>
    <w:rsid w:val="003128E3"/>
    <w:rsid w:val="00313DA6"/>
    <w:rsid w:val="003147E8"/>
    <w:rsid w:val="003148DB"/>
    <w:rsid w:val="00314926"/>
    <w:rsid w:val="003162EE"/>
    <w:rsid w:val="00321402"/>
    <w:rsid w:val="003214E4"/>
    <w:rsid w:val="00322ECC"/>
    <w:rsid w:val="00323F78"/>
    <w:rsid w:val="003253CE"/>
    <w:rsid w:val="0033080C"/>
    <w:rsid w:val="00332787"/>
    <w:rsid w:val="00332C89"/>
    <w:rsid w:val="003379A8"/>
    <w:rsid w:val="00337D3F"/>
    <w:rsid w:val="00340BD0"/>
    <w:rsid w:val="00343353"/>
    <w:rsid w:val="0034487A"/>
    <w:rsid w:val="00345A8F"/>
    <w:rsid w:val="00345D8A"/>
    <w:rsid w:val="00353127"/>
    <w:rsid w:val="003531D2"/>
    <w:rsid w:val="003600CF"/>
    <w:rsid w:val="0036060D"/>
    <w:rsid w:val="00361603"/>
    <w:rsid w:val="0036177F"/>
    <w:rsid w:val="00361DD1"/>
    <w:rsid w:val="00362834"/>
    <w:rsid w:val="003637E0"/>
    <w:rsid w:val="00363CAA"/>
    <w:rsid w:val="003760C7"/>
    <w:rsid w:val="00377E14"/>
    <w:rsid w:val="00380119"/>
    <w:rsid w:val="00380178"/>
    <w:rsid w:val="003802AB"/>
    <w:rsid w:val="0038592F"/>
    <w:rsid w:val="00385FFA"/>
    <w:rsid w:val="00386F17"/>
    <w:rsid w:val="0038776A"/>
    <w:rsid w:val="00391BF5"/>
    <w:rsid w:val="00393B72"/>
    <w:rsid w:val="003A0046"/>
    <w:rsid w:val="003A134C"/>
    <w:rsid w:val="003A2A14"/>
    <w:rsid w:val="003A2F9E"/>
    <w:rsid w:val="003A59D9"/>
    <w:rsid w:val="003A5A8F"/>
    <w:rsid w:val="003A6563"/>
    <w:rsid w:val="003A74C6"/>
    <w:rsid w:val="003B0E49"/>
    <w:rsid w:val="003B18D3"/>
    <w:rsid w:val="003B1AF6"/>
    <w:rsid w:val="003B5C54"/>
    <w:rsid w:val="003B77B3"/>
    <w:rsid w:val="003C0FA2"/>
    <w:rsid w:val="003C3B1B"/>
    <w:rsid w:val="003C41BF"/>
    <w:rsid w:val="003C5E95"/>
    <w:rsid w:val="003C7717"/>
    <w:rsid w:val="003D4240"/>
    <w:rsid w:val="003D6539"/>
    <w:rsid w:val="003E2571"/>
    <w:rsid w:val="003E4BE3"/>
    <w:rsid w:val="003E4F62"/>
    <w:rsid w:val="003E51A5"/>
    <w:rsid w:val="003E5F33"/>
    <w:rsid w:val="003E7B52"/>
    <w:rsid w:val="003F05D5"/>
    <w:rsid w:val="003F1C74"/>
    <w:rsid w:val="003F42A2"/>
    <w:rsid w:val="003F6096"/>
    <w:rsid w:val="003F66A7"/>
    <w:rsid w:val="00401E23"/>
    <w:rsid w:val="0040304F"/>
    <w:rsid w:val="00404FB8"/>
    <w:rsid w:val="004059DD"/>
    <w:rsid w:val="00405D02"/>
    <w:rsid w:val="00412B2E"/>
    <w:rsid w:val="00413F16"/>
    <w:rsid w:val="004144DD"/>
    <w:rsid w:val="004166A6"/>
    <w:rsid w:val="00420421"/>
    <w:rsid w:val="00422055"/>
    <w:rsid w:val="00422F5E"/>
    <w:rsid w:val="00424EFB"/>
    <w:rsid w:val="004250C9"/>
    <w:rsid w:val="00425230"/>
    <w:rsid w:val="00426977"/>
    <w:rsid w:val="00426EC1"/>
    <w:rsid w:val="0043007B"/>
    <w:rsid w:val="00433FEE"/>
    <w:rsid w:val="00436250"/>
    <w:rsid w:val="00440BBC"/>
    <w:rsid w:val="00441CBC"/>
    <w:rsid w:val="00442D36"/>
    <w:rsid w:val="00443540"/>
    <w:rsid w:val="004438D3"/>
    <w:rsid w:val="00446FA2"/>
    <w:rsid w:val="00451202"/>
    <w:rsid w:val="0045380B"/>
    <w:rsid w:val="004541ED"/>
    <w:rsid w:val="00454B7C"/>
    <w:rsid w:val="00455B13"/>
    <w:rsid w:val="00457360"/>
    <w:rsid w:val="0046122E"/>
    <w:rsid w:val="00461829"/>
    <w:rsid w:val="00462955"/>
    <w:rsid w:val="00463E71"/>
    <w:rsid w:val="00464038"/>
    <w:rsid w:val="004652B7"/>
    <w:rsid w:val="00471961"/>
    <w:rsid w:val="00472723"/>
    <w:rsid w:val="004749A1"/>
    <w:rsid w:val="00474E24"/>
    <w:rsid w:val="00474F1C"/>
    <w:rsid w:val="00475E50"/>
    <w:rsid w:val="00477352"/>
    <w:rsid w:val="0048345C"/>
    <w:rsid w:val="00492F71"/>
    <w:rsid w:val="00495B3C"/>
    <w:rsid w:val="00497312"/>
    <w:rsid w:val="004A173C"/>
    <w:rsid w:val="004A497D"/>
    <w:rsid w:val="004A4E78"/>
    <w:rsid w:val="004A5DCB"/>
    <w:rsid w:val="004A64A9"/>
    <w:rsid w:val="004B0534"/>
    <w:rsid w:val="004B1D00"/>
    <w:rsid w:val="004B3C4B"/>
    <w:rsid w:val="004B3CD5"/>
    <w:rsid w:val="004B4E22"/>
    <w:rsid w:val="004B6C0B"/>
    <w:rsid w:val="004C0AB9"/>
    <w:rsid w:val="004C3DEC"/>
    <w:rsid w:val="004D20DB"/>
    <w:rsid w:val="004D371A"/>
    <w:rsid w:val="004D3BCF"/>
    <w:rsid w:val="004D4EF6"/>
    <w:rsid w:val="004D6B1F"/>
    <w:rsid w:val="004D6EE2"/>
    <w:rsid w:val="004E25AF"/>
    <w:rsid w:val="004E47D7"/>
    <w:rsid w:val="004E6ACF"/>
    <w:rsid w:val="004E7FCE"/>
    <w:rsid w:val="004F145D"/>
    <w:rsid w:val="004F53DB"/>
    <w:rsid w:val="004F6710"/>
    <w:rsid w:val="005058CF"/>
    <w:rsid w:val="00505D0C"/>
    <w:rsid w:val="005068B0"/>
    <w:rsid w:val="00513FD2"/>
    <w:rsid w:val="00514A7E"/>
    <w:rsid w:val="00514AF8"/>
    <w:rsid w:val="00515C6A"/>
    <w:rsid w:val="00516897"/>
    <w:rsid w:val="005173FC"/>
    <w:rsid w:val="005176F3"/>
    <w:rsid w:val="00517FCB"/>
    <w:rsid w:val="005236F0"/>
    <w:rsid w:val="00524143"/>
    <w:rsid w:val="00535375"/>
    <w:rsid w:val="00535CB4"/>
    <w:rsid w:val="00536AF9"/>
    <w:rsid w:val="00537B93"/>
    <w:rsid w:val="00543DE2"/>
    <w:rsid w:val="005454FE"/>
    <w:rsid w:val="00550300"/>
    <w:rsid w:val="005521F2"/>
    <w:rsid w:val="005531A4"/>
    <w:rsid w:val="00553AA6"/>
    <w:rsid w:val="0055434A"/>
    <w:rsid w:val="005545CA"/>
    <w:rsid w:val="00555DB5"/>
    <w:rsid w:val="00560460"/>
    <w:rsid w:val="00562427"/>
    <w:rsid w:val="005633FC"/>
    <w:rsid w:val="0056368B"/>
    <w:rsid w:val="0056388A"/>
    <w:rsid w:val="00566F51"/>
    <w:rsid w:val="00567AA8"/>
    <w:rsid w:val="00571279"/>
    <w:rsid w:val="00582218"/>
    <w:rsid w:val="005852A4"/>
    <w:rsid w:val="0059005F"/>
    <w:rsid w:val="00591694"/>
    <w:rsid w:val="00593AA7"/>
    <w:rsid w:val="00594595"/>
    <w:rsid w:val="00594B87"/>
    <w:rsid w:val="00595FDA"/>
    <w:rsid w:val="0059613F"/>
    <w:rsid w:val="00596844"/>
    <w:rsid w:val="005979A8"/>
    <w:rsid w:val="005A3818"/>
    <w:rsid w:val="005A6781"/>
    <w:rsid w:val="005A72E5"/>
    <w:rsid w:val="005A7603"/>
    <w:rsid w:val="005B00FD"/>
    <w:rsid w:val="005B02D7"/>
    <w:rsid w:val="005B429D"/>
    <w:rsid w:val="005B42B9"/>
    <w:rsid w:val="005B4889"/>
    <w:rsid w:val="005B61BF"/>
    <w:rsid w:val="005B6535"/>
    <w:rsid w:val="005C29F5"/>
    <w:rsid w:val="005C610E"/>
    <w:rsid w:val="005D37CA"/>
    <w:rsid w:val="005D7C0B"/>
    <w:rsid w:val="005E1216"/>
    <w:rsid w:val="005E28AC"/>
    <w:rsid w:val="005E6A16"/>
    <w:rsid w:val="005E6C15"/>
    <w:rsid w:val="005E7CAE"/>
    <w:rsid w:val="005F6170"/>
    <w:rsid w:val="005F6885"/>
    <w:rsid w:val="005F6B18"/>
    <w:rsid w:val="005F6F34"/>
    <w:rsid w:val="00600771"/>
    <w:rsid w:val="00602CAB"/>
    <w:rsid w:val="0060525C"/>
    <w:rsid w:val="00612E81"/>
    <w:rsid w:val="00612ECA"/>
    <w:rsid w:val="00614A69"/>
    <w:rsid w:val="00615A72"/>
    <w:rsid w:val="006169CC"/>
    <w:rsid w:val="00621C3B"/>
    <w:rsid w:val="00623388"/>
    <w:rsid w:val="0062348A"/>
    <w:rsid w:val="006241A5"/>
    <w:rsid w:val="006256EA"/>
    <w:rsid w:val="0063056F"/>
    <w:rsid w:val="00630DDD"/>
    <w:rsid w:val="006334C5"/>
    <w:rsid w:val="0063433C"/>
    <w:rsid w:val="006349F1"/>
    <w:rsid w:val="00634F38"/>
    <w:rsid w:val="00635E4F"/>
    <w:rsid w:val="00636077"/>
    <w:rsid w:val="006367A5"/>
    <w:rsid w:val="0064147E"/>
    <w:rsid w:val="00642446"/>
    <w:rsid w:val="00642EB5"/>
    <w:rsid w:val="00643382"/>
    <w:rsid w:val="00643C68"/>
    <w:rsid w:val="006449A5"/>
    <w:rsid w:val="006460C9"/>
    <w:rsid w:val="00652B5F"/>
    <w:rsid w:val="00653FF4"/>
    <w:rsid w:val="006542E4"/>
    <w:rsid w:val="0066181E"/>
    <w:rsid w:val="00662582"/>
    <w:rsid w:val="006706EB"/>
    <w:rsid w:val="00670DC1"/>
    <w:rsid w:val="006711E2"/>
    <w:rsid w:val="006734DD"/>
    <w:rsid w:val="0067527E"/>
    <w:rsid w:val="006764AD"/>
    <w:rsid w:val="0068056A"/>
    <w:rsid w:val="00680BAF"/>
    <w:rsid w:val="00680F51"/>
    <w:rsid w:val="00682E07"/>
    <w:rsid w:val="00683D0E"/>
    <w:rsid w:val="00685880"/>
    <w:rsid w:val="00685A50"/>
    <w:rsid w:val="00687C40"/>
    <w:rsid w:val="00692ADB"/>
    <w:rsid w:val="00693101"/>
    <w:rsid w:val="0069625A"/>
    <w:rsid w:val="00696B7F"/>
    <w:rsid w:val="00697E02"/>
    <w:rsid w:val="006A13DA"/>
    <w:rsid w:val="006A1CF9"/>
    <w:rsid w:val="006A26EE"/>
    <w:rsid w:val="006A2DC1"/>
    <w:rsid w:val="006A3225"/>
    <w:rsid w:val="006A4E95"/>
    <w:rsid w:val="006A691C"/>
    <w:rsid w:val="006B163A"/>
    <w:rsid w:val="006B1F8E"/>
    <w:rsid w:val="006B2966"/>
    <w:rsid w:val="006B41A7"/>
    <w:rsid w:val="006B6703"/>
    <w:rsid w:val="006B74DE"/>
    <w:rsid w:val="006C23D5"/>
    <w:rsid w:val="006C597C"/>
    <w:rsid w:val="006C6C94"/>
    <w:rsid w:val="006C782D"/>
    <w:rsid w:val="006C7D1C"/>
    <w:rsid w:val="006D0B9D"/>
    <w:rsid w:val="006D12CE"/>
    <w:rsid w:val="006D1BA2"/>
    <w:rsid w:val="006D3CA8"/>
    <w:rsid w:val="006D485C"/>
    <w:rsid w:val="006E2CAE"/>
    <w:rsid w:val="006E3A1D"/>
    <w:rsid w:val="006E3C18"/>
    <w:rsid w:val="006E4963"/>
    <w:rsid w:val="006E5539"/>
    <w:rsid w:val="006E5741"/>
    <w:rsid w:val="006E5A51"/>
    <w:rsid w:val="006E6E65"/>
    <w:rsid w:val="006E7AF6"/>
    <w:rsid w:val="006F064C"/>
    <w:rsid w:val="006F0A13"/>
    <w:rsid w:val="006F5273"/>
    <w:rsid w:val="006F642C"/>
    <w:rsid w:val="007011F1"/>
    <w:rsid w:val="007060FB"/>
    <w:rsid w:val="00706325"/>
    <w:rsid w:val="007102ED"/>
    <w:rsid w:val="0071093B"/>
    <w:rsid w:val="00711C24"/>
    <w:rsid w:val="0071270B"/>
    <w:rsid w:val="00713CD8"/>
    <w:rsid w:val="007151F0"/>
    <w:rsid w:val="007178D4"/>
    <w:rsid w:val="00720898"/>
    <w:rsid w:val="007219A2"/>
    <w:rsid w:val="00722B0F"/>
    <w:rsid w:val="00724311"/>
    <w:rsid w:val="007321DC"/>
    <w:rsid w:val="00732897"/>
    <w:rsid w:val="007342B9"/>
    <w:rsid w:val="007352D1"/>
    <w:rsid w:val="00735405"/>
    <w:rsid w:val="00735601"/>
    <w:rsid w:val="0074052E"/>
    <w:rsid w:val="007422F1"/>
    <w:rsid w:val="00742FC6"/>
    <w:rsid w:val="00744AC2"/>
    <w:rsid w:val="00745B65"/>
    <w:rsid w:val="0075025D"/>
    <w:rsid w:val="00757B63"/>
    <w:rsid w:val="007611BB"/>
    <w:rsid w:val="007638F1"/>
    <w:rsid w:val="00772B25"/>
    <w:rsid w:val="00775C9B"/>
    <w:rsid w:val="00777CBB"/>
    <w:rsid w:val="00780F38"/>
    <w:rsid w:val="00784DEB"/>
    <w:rsid w:val="0078617C"/>
    <w:rsid w:val="00786B9E"/>
    <w:rsid w:val="00790F6C"/>
    <w:rsid w:val="007A17E4"/>
    <w:rsid w:val="007A19C3"/>
    <w:rsid w:val="007A1EC5"/>
    <w:rsid w:val="007A2158"/>
    <w:rsid w:val="007B0921"/>
    <w:rsid w:val="007B29EC"/>
    <w:rsid w:val="007B3263"/>
    <w:rsid w:val="007B35D2"/>
    <w:rsid w:val="007B377E"/>
    <w:rsid w:val="007B70BB"/>
    <w:rsid w:val="007C2BA4"/>
    <w:rsid w:val="007C3BFD"/>
    <w:rsid w:val="007C3F81"/>
    <w:rsid w:val="007C46B2"/>
    <w:rsid w:val="007C5115"/>
    <w:rsid w:val="007C63E0"/>
    <w:rsid w:val="007C677F"/>
    <w:rsid w:val="007D190D"/>
    <w:rsid w:val="007D2018"/>
    <w:rsid w:val="007D4996"/>
    <w:rsid w:val="007D6B20"/>
    <w:rsid w:val="007E0D44"/>
    <w:rsid w:val="007E27CF"/>
    <w:rsid w:val="007E5068"/>
    <w:rsid w:val="007E548F"/>
    <w:rsid w:val="007E5D30"/>
    <w:rsid w:val="007E5DD2"/>
    <w:rsid w:val="007F067C"/>
    <w:rsid w:val="007F1065"/>
    <w:rsid w:val="007F2E33"/>
    <w:rsid w:val="007F2E5A"/>
    <w:rsid w:val="007F5490"/>
    <w:rsid w:val="007F7175"/>
    <w:rsid w:val="0080108A"/>
    <w:rsid w:val="008027A4"/>
    <w:rsid w:val="008033B1"/>
    <w:rsid w:val="00804187"/>
    <w:rsid w:val="00804EE9"/>
    <w:rsid w:val="00805781"/>
    <w:rsid w:val="008065A2"/>
    <w:rsid w:val="00810E87"/>
    <w:rsid w:val="0081250A"/>
    <w:rsid w:val="00813A06"/>
    <w:rsid w:val="00817AB8"/>
    <w:rsid w:val="00822A58"/>
    <w:rsid w:val="00822C9E"/>
    <w:rsid w:val="00823710"/>
    <w:rsid w:val="00825CCA"/>
    <w:rsid w:val="008309BB"/>
    <w:rsid w:val="0083285B"/>
    <w:rsid w:val="0083650B"/>
    <w:rsid w:val="00837136"/>
    <w:rsid w:val="00837C25"/>
    <w:rsid w:val="00841964"/>
    <w:rsid w:val="008425CF"/>
    <w:rsid w:val="008468D9"/>
    <w:rsid w:val="00846E64"/>
    <w:rsid w:val="008478CA"/>
    <w:rsid w:val="00847E77"/>
    <w:rsid w:val="008502EF"/>
    <w:rsid w:val="008520E8"/>
    <w:rsid w:val="00854761"/>
    <w:rsid w:val="00855D07"/>
    <w:rsid w:val="0085769D"/>
    <w:rsid w:val="00857E0B"/>
    <w:rsid w:val="00862453"/>
    <w:rsid w:val="008627D1"/>
    <w:rsid w:val="00863BDD"/>
    <w:rsid w:val="00863C32"/>
    <w:rsid w:val="00864ED3"/>
    <w:rsid w:val="00865EFE"/>
    <w:rsid w:val="008667E6"/>
    <w:rsid w:val="00873CCD"/>
    <w:rsid w:val="008759E8"/>
    <w:rsid w:val="00876EFC"/>
    <w:rsid w:val="00881658"/>
    <w:rsid w:val="0088674F"/>
    <w:rsid w:val="00890CC8"/>
    <w:rsid w:val="008935E6"/>
    <w:rsid w:val="00894A78"/>
    <w:rsid w:val="00894E4E"/>
    <w:rsid w:val="008A0646"/>
    <w:rsid w:val="008A6C0B"/>
    <w:rsid w:val="008A7078"/>
    <w:rsid w:val="008A7DE0"/>
    <w:rsid w:val="008B2D19"/>
    <w:rsid w:val="008B6B3C"/>
    <w:rsid w:val="008C1B28"/>
    <w:rsid w:val="008C4696"/>
    <w:rsid w:val="008C4F7C"/>
    <w:rsid w:val="008C50C7"/>
    <w:rsid w:val="008C6560"/>
    <w:rsid w:val="008C77C0"/>
    <w:rsid w:val="008D0B2C"/>
    <w:rsid w:val="008D175A"/>
    <w:rsid w:val="008D29D2"/>
    <w:rsid w:val="008D4211"/>
    <w:rsid w:val="008D54BE"/>
    <w:rsid w:val="008D67B3"/>
    <w:rsid w:val="008D6EA0"/>
    <w:rsid w:val="008E1F33"/>
    <w:rsid w:val="008E2322"/>
    <w:rsid w:val="008F0440"/>
    <w:rsid w:val="008F060B"/>
    <w:rsid w:val="008F061D"/>
    <w:rsid w:val="008F146A"/>
    <w:rsid w:val="008F357C"/>
    <w:rsid w:val="008F4B6E"/>
    <w:rsid w:val="00902485"/>
    <w:rsid w:val="00903F6B"/>
    <w:rsid w:val="00907FEE"/>
    <w:rsid w:val="00912251"/>
    <w:rsid w:val="0091262F"/>
    <w:rsid w:val="00913321"/>
    <w:rsid w:val="00914A8C"/>
    <w:rsid w:val="00915831"/>
    <w:rsid w:val="009159BC"/>
    <w:rsid w:val="0091643A"/>
    <w:rsid w:val="00916A5E"/>
    <w:rsid w:val="00916E15"/>
    <w:rsid w:val="00920E97"/>
    <w:rsid w:val="00921FCB"/>
    <w:rsid w:val="00923557"/>
    <w:rsid w:val="00923FBB"/>
    <w:rsid w:val="00924ED2"/>
    <w:rsid w:val="00926494"/>
    <w:rsid w:val="00931E67"/>
    <w:rsid w:val="00932DCE"/>
    <w:rsid w:val="00932FD2"/>
    <w:rsid w:val="00936E54"/>
    <w:rsid w:val="009378CA"/>
    <w:rsid w:val="009418AA"/>
    <w:rsid w:val="00941A14"/>
    <w:rsid w:val="00942B43"/>
    <w:rsid w:val="00942EF2"/>
    <w:rsid w:val="0094362E"/>
    <w:rsid w:val="009448C8"/>
    <w:rsid w:val="009456F0"/>
    <w:rsid w:val="009459A3"/>
    <w:rsid w:val="009467A1"/>
    <w:rsid w:val="00947AE2"/>
    <w:rsid w:val="0095142D"/>
    <w:rsid w:val="0095188A"/>
    <w:rsid w:val="00954010"/>
    <w:rsid w:val="00954282"/>
    <w:rsid w:val="009545D3"/>
    <w:rsid w:val="00954E03"/>
    <w:rsid w:val="00960EF7"/>
    <w:rsid w:val="00961310"/>
    <w:rsid w:val="00961340"/>
    <w:rsid w:val="00964CFD"/>
    <w:rsid w:val="00965F8E"/>
    <w:rsid w:val="00966693"/>
    <w:rsid w:val="00967BCB"/>
    <w:rsid w:val="00972135"/>
    <w:rsid w:val="00975D68"/>
    <w:rsid w:val="00977EBD"/>
    <w:rsid w:val="009807D9"/>
    <w:rsid w:val="00980EBA"/>
    <w:rsid w:val="00982B72"/>
    <w:rsid w:val="00983A31"/>
    <w:rsid w:val="00983B84"/>
    <w:rsid w:val="00985844"/>
    <w:rsid w:val="00985C52"/>
    <w:rsid w:val="00986709"/>
    <w:rsid w:val="0098784C"/>
    <w:rsid w:val="009907A0"/>
    <w:rsid w:val="00990963"/>
    <w:rsid w:val="00992615"/>
    <w:rsid w:val="00992A7F"/>
    <w:rsid w:val="00994A2F"/>
    <w:rsid w:val="00995329"/>
    <w:rsid w:val="00996D15"/>
    <w:rsid w:val="00997303"/>
    <w:rsid w:val="00997698"/>
    <w:rsid w:val="00997EA0"/>
    <w:rsid w:val="009A0465"/>
    <w:rsid w:val="009A3E02"/>
    <w:rsid w:val="009A7EC3"/>
    <w:rsid w:val="009B3D79"/>
    <w:rsid w:val="009B4278"/>
    <w:rsid w:val="009B4921"/>
    <w:rsid w:val="009B6334"/>
    <w:rsid w:val="009C16E6"/>
    <w:rsid w:val="009C29F2"/>
    <w:rsid w:val="009C2DBC"/>
    <w:rsid w:val="009C2FD2"/>
    <w:rsid w:val="009C49CE"/>
    <w:rsid w:val="009C5CBC"/>
    <w:rsid w:val="009D04CA"/>
    <w:rsid w:val="009D08EB"/>
    <w:rsid w:val="009D1C65"/>
    <w:rsid w:val="009D1E65"/>
    <w:rsid w:val="009D3123"/>
    <w:rsid w:val="009D33AF"/>
    <w:rsid w:val="009D46E5"/>
    <w:rsid w:val="009D6C2B"/>
    <w:rsid w:val="009E410F"/>
    <w:rsid w:val="009E54E1"/>
    <w:rsid w:val="009F1813"/>
    <w:rsid w:val="009F332E"/>
    <w:rsid w:val="009F4C90"/>
    <w:rsid w:val="009F4EC7"/>
    <w:rsid w:val="009F4FEC"/>
    <w:rsid w:val="009F65F7"/>
    <w:rsid w:val="009F69A0"/>
    <w:rsid w:val="009F6D85"/>
    <w:rsid w:val="00A04ACE"/>
    <w:rsid w:val="00A058BB"/>
    <w:rsid w:val="00A1271A"/>
    <w:rsid w:val="00A12837"/>
    <w:rsid w:val="00A16779"/>
    <w:rsid w:val="00A16912"/>
    <w:rsid w:val="00A17BBC"/>
    <w:rsid w:val="00A22A83"/>
    <w:rsid w:val="00A2332D"/>
    <w:rsid w:val="00A252A4"/>
    <w:rsid w:val="00A27148"/>
    <w:rsid w:val="00A27342"/>
    <w:rsid w:val="00A27B99"/>
    <w:rsid w:val="00A27BF0"/>
    <w:rsid w:val="00A304BA"/>
    <w:rsid w:val="00A33B64"/>
    <w:rsid w:val="00A43EDD"/>
    <w:rsid w:val="00A44446"/>
    <w:rsid w:val="00A476D4"/>
    <w:rsid w:val="00A5087D"/>
    <w:rsid w:val="00A50BE5"/>
    <w:rsid w:val="00A50F7A"/>
    <w:rsid w:val="00A5116A"/>
    <w:rsid w:val="00A51CD5"/>
    <w:rsid w:val="00A52F72"/>
    <w:rsid w:val="00A5464C"/>
    <w:rsid w:val="00A55C96"/>
    <w:rsid w:val="00A5633B"/>
    <w:rsid w:val="00A57DD6"/>
    <w:rsid w:val="00A61445"/>
    <w:rsid w:val="00A617A1"/>
    <w:rsid w:val="00A623B8"/>
    <w:rsid w:val="00A6415A"/>
    <w:rsid w:val="00A70E70"/>
    <w:rsid w:val="00A73F39"/>
    <w:rsid w:val="00A747C1"/>
    <w:rsid w:val="00A74B4D"/>
    <w:rsid w:val="00A74BD4"/>
    <w:rsid w:val="00A757D6"/>
    <w:rsid w:val="00A75AB0"/>
    <w:rsid w:val="00A76F5A"/>
    <w:rsid w:val="00A8043F"/>
    <w:rsid w:val="00A806D6"/>
    <w:rsid w:val="00A8093A"/>
    <w:rsid w:val="00A84B0B"/>
    <w:rsid w:val="00A85B7B"/>
    <w:rsid w:val="00A87F14"/>
    <w:rsid w:val="00A905B5"/>
    <w:rsid w:val="00A91F85"/>
    <w:rsid w:val="00A934C6"/>
    <w:rsid w:val="00A937F2"/>
    <w:rsid w:val="00A93B87"/>
    <w:rsid w:val="00A9478B"/>
    <w:rsid w:val="00A9485F"/>
    <w:rsid w:val="00A96B3E"/>
    <w:rsid w:val="00A9772E"/>
    <w:rsid w:val="00AA1164"/>
    <w:rsid w:val="00AA1212"/>
    <w:rsid w:val="00AB027E"/>
    <w:rsid w:val="00AB2261"/>
    <w:rsid w:val="00AB5021"/>
    <w:rsid w:val="00AB7FFC"/>
    <w:rsid w:val="00AC0940"/>
    <w:rsid w:val="00AC09C1"/>
    <w:rsid w:val="00AC0C12"/>
    <w:rsid w:val="00AC1051"/>
    <w:rsid w:val="00AC1550"/>
    <w:rsid w:val="00AC2F0B"/>
    <w:rsid w:val="00AC44F5"/>
    <w:rsid w:val="00AC4906"/>
    <w:rsid w:val="00AC4DE8"/>
    <w:rsid w:val="00AC6B5E"/>
    <w:rsid w:val="00AD2371"/>
    <w:rsid w:val="00AD32BF"/>
    <w:rsid w:val="00AD3A9F"/>
    <w:rsid w:val="00AD425E"/>
    <w:rsid w:val="00AD537D"/>
    <w:rsid w:val="00AD6793"/>
    <w:rsid w:val="00AE607B"/>
    <w:rsid w:val="00AF0B81"/>
    <w:rsid w:val="00AF0E2C"/>
    <w:rsid w:val="00AF169F"/>
    <w:rsid w:val="00AF1A0B"/>
    <w:rsid w:val="00AF1AC6"/>
    <w:rsid w:val="00AF1BC6"/>
    <w:rsid w:val="00AF21EF"/>
    <w:rsid w:val="00AF409F"/>
    <w:rsid w:val="00AF7AA1"/>
    <w:rsid w:val="00B00DA4"/>
    <w:rsid w:val="00B01C73"/>
    <w:rsid w:val="00B04001"/>
    <w:rsid w:val="00B06431"/>
    <w:rsid w:val="00B10C83"/>
    <w:rsid w:val="00B114D3"/>
    <w:rsid w:val="00B122E2"/>
    <w:rsid w:val="00B12BE2"/>
    <w:rsid w:val="00B146D8"/>
    <w:rsid w:val="00B1704D"/>
    <w:rsid w:val="00B23432"/>
    <w:rsid w:val="00B23DAC"/>
    <w:rsid w:val="00B263CC"/>
    <w:rsid w:val="00B305FE"/>
    <w:rsid w:val="00B312B8"/>
    <w:rsid w:val="00B3311A"/>
    <w:rsid w:val="00B34A94"/>
    <w:rsid w:val="00B35676"/>
    <w:rsid w:val="00B3644A"/>
    <w:rsid w:val="00B41B98"/>
    <w:rsid w:val="00B435ED"/>
    <w:rsid w:val="00B4511C"/>
    <w:rsid w:val="00B50EAB"/>
    <w:rsid w:val="00B54C34"/>
    <w:rsid w:val="00B55049"/>
    <w:rsid w:val="00B553A5"/>
    <w:rsid w:val="00B6022E"/>
    <w:rsid w:val="00B609C1"/>
    <w:rsid w:val="00B60BA3"/>
    <w:rsid w:val="00B61660"/>
    <w:rsid w:val="00B64B1D"/>
    <w:rsid w:val="00B6567A"/>
    <w:rsid w:val="00B71E91"/>
    <w:rsid w:val="00B7563A"/>
    <w:rsid w:val="00B831A3"/>
    <w:rsid w:val="00B8419A"/>
    <w:rsid w:val="00B8460D"/>
    <w:rsid w:val="00B8614C"/>
    <w:rsid w:val="00B866E9"/>
    <w:rsid w:val="00B8687C"/>
    <w:rsid w:val="00B86ECB"/>
    <w:rsid w:val="00B908C0"/>
    <w:rsid w:val="00B91648"/>
    <w:rsid w:val="00B91A6D"/>
    <w:rsid w:val="00B93E64"/>
    <w:rsid w:val="00B9491F"/>
    <w:rsid w:val="00B97867"/>
    <w:rsid w:val="00BB0057"/>
    <w:rsid w:val="00BB0323"/>
    <w:rsid w:val="00BB1055"/>
    <w:rsid w:val="00BB107B"/>
    <w:rsid w:val="00BB15DC"/>
    <w:rsid w:val="00BB34EB"/>
    <w:rsid w:val="00BB795D"/>
    <w:rsid w:val="00BB7C0B"/>
    <w:rsid w:val="00BC21D7"/>
    <w:rsid w:val="00BC4793"/>
    <w:rsid w:val="00BC6CA2"/>
    <w:rsid w:val="00BD369B"/>
    <w:rsid w:val="00BD39A6"/>
    <w:rsid w:val="00BD6D79"/>
    <w:rsid w:val="00BE018D"/>
    <w:rsid w:val="00BE1520"/>
    <w:rsid w:val="00BE17C8"/>
    <w:rsid w:val="00BE24B5"/>
    <w:rsid w:val="00BE381B"/>
    <w:rsid w:val="00BE510D"/>
    <w:rsid w:val="00BE7437"/>
    <w:rsid w:val="00BF0ACB"/>
    <w:rsid w:val="00BF31D3"/>
    <w:rsid w:val="00BF6C9C"/>
    <w:rsid w:val="00BF713B"/>
    <w:rsid w:val="00C01E83"/>
    <w:rsid w:val="00C10676"/>
    <w:rsid w:val="00C1074B"/>
    <w:rsid w:val="00C10B89"/>
    <w:rsid w:val="00C11674"/>
    <w:rsid w:val="00C11854"/>
    <w:rsid w:val="00C12A55"/>
    <w:rsid w:val="00C1300E"/>
    <w:rsid w:val="00C13516"/>
    <w:rsid w:val="00C13B89"/>
    <w:rsid w:val="00C140C9"/>
    <w:rsid w:val="00C14694"/>
    <w:rsid w:val="00C16A2A"/>
    <w:rsid w:val="00C20274"/>
    <w:rsid w:val="00C2047E"/>
    <w:rsid w:val="00C22292"/>
    <w:rsid w:val="00C22EA8"/>
    <w:rsid w:val="00C237D5"/>
    <w:rsid w:val="00C2383F"/>
    <w:rsid w:val="00C2414A"/>
    <w:rsid w:val="00C2688E"/>
    <w:rsid w:val="00C32FF4"/>
    <w:rsid w:val="00C34088"/>
    <w:rsid w:val="00C359B2"/>
    <w:rsid w:val="00C37179"/>
    <w:rsid w:val="00C37940"/>
    <w:rsid w:val="00C400C3"/>
    <w:rsid w:val="00C404BC"/>
    <w:rsid w:val="00C40550"/>
    <w:rsid w:val="00C4184E"/>
    <w:rsid w:val="00C41BC0"/>
    <w:rsid w:val="00C4557B"/>
    <w:rsid w:val="00C455F8"/>
    <w:rsid w:val="00C4637A"/>
    <w:rsid w:val="00C4692A"/>
    <w:rsid w:val="00C549FF"/>
    <w:rsid w:val="00C56A62"/>
    <w:rsid w:val="00C6033D"/>
    <w:rsid w:val="00C6191B"/>
    <w:rsid w:val="00C6214E"/>
    <w:rsid w:val="00C6257B"/>
    <w:rsid w:val="00C646CF"/>
    <w:rsid w:val="00C65784"/>
    <w:rsid w:val="00C708F0"/>
    <w:rsid w:val="00C70E3A"/>
    <w:rsid w:val="00C75789"/>
    <w:rsid w:val="00C75B35"/>
    <w:rsid w:val="00C77514"/>
    <w:rsid w:val="00C8228E"/>
    <w:rsid w:val="00C82478"/>
    <w:rsid w:val="00C87088"/>
    <w:rsid w:val="00C87A5B"/>
    <w:rsid w:val="00C9217A"/>
    <w:rsid w:val="00C92C29"/>
    <w:rsid w:val="00C94DF1"/>
    <w:rsid w:val="00C969B0"/>
    <w:rsid w:val="00CA4F25"/>
    <w:rsid w:val="00CA5025"/>
    <w:rsid w:val="00CA533E"/>
    <w:rsid w:val="00CA59CA"/>
    <w:rsid w:val="00CB3AF1"/>
    <w:rsid w:val="00CB6E45"/>
    <w:rsid w:val="00CB6F5E"/>
    <w:rsid w:val="00CC02BF"/>
    <w:rsid w:val="00CC4561"/>
    <w:rsid w:val="00CC470F"/>
    <w:rsid w:val="00CC6490"/>
    <w:rsid w:val="00CC68AB"/>
    <w:rsid w:val="00CD0EFD"/>
    <w:rsid w:val="00CD17CE"/>
    <w:rsid w:val="00CD1B5C"/>
    <w:rsid w:val="00CD3AB0"/>
    <w:rsid w:val="00CE0351"/>
    <w:rsid w:val="00CE16FE"/>
    <w:rsid w:val="00CE2485"/>
    <w:rsid w:val="00CE38C7"/>
    <w:rsid w:val="00CE4102"/>
    <w:rsid w:val="00CE6B47"/>
    <w:rsid w:val="00CF2334"/>
    <w:rsid w:val="00CF29A3"/>
    <w:rsid w:val="00CF3DC3"/>
    <w:rsid w:val="00CF40CA"/>
    <w:rsid w:val="00CF42E1"/>
    <w:rsid w:val="00CF5E01"/>
    <w:rsid w:val="00CF60F5"/>
    <w:rsid w:val="00D00940"/>
    <w:rsid w:val="00D009AB"/>
    <w:rsid w:val="00D03656"/>
    <w:rsid w:val="00D04FC2"/>
    <w:rsid w:val="00D059D3"/>
    <w:rsid w:val="00D070B6"/>
    <w:rsid w:val="00D11341"/>
    <w:rsid w:val="00D1367B"/>
    <w:rsid w:val="00D1540D"/>
    <w:rsid w:val="00D154B4"/>
    <w:rsid w:val="00D16119"/>
    <w:rsid w:val="00D205C8"/>
    <w:rsid w:val="00D205F4"/>
    <w:rsid w:val="00D20EA4"/>
    <w:rsid w:val="00D23F8D"/>
    <w:rsid w:val="00D24CD5"/>
    <w:rsid w:val="00D250C9"/>
    <w:rsid w:val="00D255A2"/>
    <w:rsid w:val="00D2562B"/>
    <w:rsid w:val="00D40218"/>
    <w:rsid w:val="00D416BD"/>
    <w:rsid w:val="00D418DC"/>
    <w:rsid w:val="00D452D3"/>
    <w:rsid w:val="00D50BA5"/>
    <w:rsid w:val="00D53928"/>
    <w:rsid w:val="00D565A8"/>
    <w:rsid w:val="00D574B2"/>
    <w:rsid w:val="00D602DB"/>
    <w:rsid w:val="00D60710"/>
    <w:rsid w:val="00D62409"/>
    <w:rsid w:val="00D63FFE"/>
    <w:rsid w:val="00D64879"/>
    <w:rsid w:val="00D70A1B"/>
    <w:rsid w:val="00D7330F"/>
    <w:rsid w:val="00D754E0"/>
    <w:rsid w:val="00D76F24"/>
    <w:rsid w:val="00D77FF3"/>
    <w:rsid w:val="00D811F1"/>
    <w:rsid w:val="00D82000"/>
    <w:rsid w:val="00D82454"/>
    <w:rsid w:val="00D849E9"/>
    <w:rsid w:val="00D86297"/>
    <w:rsid w:val="00D87B4D"/>
    <w:rsid w:val="00D87F8D"/>
    <w:rsid w:val="00D9155F"/>
    <w:rsid w:val="00D92851"/>
    <w:rsid w:val="00D92B38"/>
    <w:rsid w:val="00D92D1A"/>
    <w:rsid w:val="00D953D0"/>
    <w:rsid w:val="00D96B93"/>
    <w:rsid w:val="00D976AE"/>
    <w:rsid w:val="00DA2E0E"/>
    <w:rsid w:val="00DA3FE0"/>
    <w:rsid w:val="00DA7CD8"/>
    <w:rsid w:val="00DB426C"/>
    <w:rsid w:val="00DB77F3"/>
    <w:rsid w:val="00DC0A51"/>
    <w:rsid w:val="00DC2FEB"/>
    <w:rsid w:val="00DC3D53"/>
    <w:rsid w:val="00DD00C5"/>
    <w:rsid w:val="00DD66E0"/>
    <w:rsid w:val="00DD6BD8"/>
    <w:rsid w:val="00DD7A4E"/>
    <w:rsid w:val="00DE2CAE"/>
    <w:rsid w:val="00DE3570"/>
    <w:rsid w:val="00DF14BB"/>
    <w:rsid w:val="00DF4B1D"/>
    <w:rsid w:val="00DF71B2"/>
    <w:rsid w:val="00E01D4B"/>
    <w:rsid w:val="00E02517"/>
    <w:rsid w:val="00E05AEF"/>
    <w:rsid w:val="00E12DE7"/>
    <w:rsid w:val="00E1303D"/>
    <w:rsid w:val="00E1360C"/>
    <w:rsid w:val="00E1492D"/>
    <w:rsid w:val="00E14DA4"/>
    <w:rsid w:val="00E15CC0"/>
    <w:rsid w:val="00E15D36"/>
    <w:rsid w:val="00E17627"/>
    <w:rsid w:val="00E17D79"/>
    <w:rsid w:val="00E23251"/>
    <w:rsid w:val="00E24AC2"/>
    <w:rsid w:val="00E25394"/>
    <w:rsid w:val="00E25CB3"/>
    <w:rsid w:val="00E317DA"/>
    <w:rsid w:val="00E3376A"/>
    <w:rsid w:val="00E34121"/>
    <w:rsid w:val="00E34F3D"/>
    <w:rsid w:val="00E359B2"/>
    <w:rsid w:val="00E35DDE"/>
    <w:rsid w:val="00E4780B"/>
    <w:rsid w:val="00E5167B"/>
    <w:rsid w:val="00E64025"/>
    <w:rsid w:val="00E65A2C"/>
    <w:rsid w:val="00E66660"/>
    <w:rsid w:val="00E676E1"/>
    <w:rsid w:val="00E67EA5"/>
    <w:rsid w:val="00E71026"/>
    <w:rsid w:val="00E76D26"/>
    <w:rsid w:val="00E82521"/>
    <w:rsid w:val="00E83684"/>
    <w:rsid w:val="00E8748B"/>
    <w:rsid w:val="00E90E3B"/>
    <w:rsid w:val="00E914F8"/>
    <w:rsid w:val="00E91847"/>
    <w:rsid w:val="00E91BB4"/>
    <w:rsid w:val="00E94B8F"/>
    <w:rsid w:val="00E96477"/>
    <w:rsid w:val="00E97EC1"/>
    <w:rsid w:val="00EA11DC"/>
    <w:rsid w:val="00EA2C02"/>
    <w:rsid w:val="00EA3D67"/>
    <w:rsid w:val="00EA6320"/>
    <w:rsid w:val="00EA6DDE"/>
    <w:rsid w:val="00EA6EB4"/>
    <w:rsid w:val="00EB0CFA"/>
    <w:rsid w:val="00EB2AB3"/>
    <w:rsid w:val="00EB62C7"/>
    <w:rsid w:val="00EC3ED1"/>
    <w:rsid w:val="00EC415E"/>
    <w:rsid w:val="00EC5561"/>
    <w:rsid w:val="00EC58C4"/>
    <w:rsid w:val="00EC7089"/>
    <w:rsid w:val="00ED083D"/>
    <w:rsid w:val="00ED545E"/>
    <w:rsid w:val="00EE1135"/>
    <w:rsid w:val="00EE224F"/>
    <w:rsid w:val="00EE2A61"/>
    <w:rsid w:val="00EE499D"/>
    <w:rsid w:val="00EE5E3C"/>
    <w:rsid w:val="00EE7C5C"/>
    <w:rsid w:val="00EF2703"/>
    <w:rsid w:val="00EF383B"/>
    <w:rsid w:val="00EF59EB"/>
    <w:rsid w:val="00EF628B"/>
    <w:rsid w:val="00EF661A"/>
    <w:rsid w:val="00F00F09"/>
    <w:rsid w:val="00F049A9"/>
    <w:rsid w:val="00F13DD9"/>
    <w:rsid w:val="00F15A45"/>
    <w:rsid w:val="00F15BAB"/>
    <w:rsid w:val="00F15C37"/>
    <w:rsid w:val="00F16706"/>
    <w:rsid w:val="00F17462"/>
    <w:rsid w:val="00F17C01"/>
    <w:rsid w:val="00F21DE0"/>
    <w:rsid w:val="00F21EB7"/>
    <w:rsid w:val="00F25FE0"/>
    <w:rsid w:val="00F26103"/>
    <w:rsid w:val="00F263A3"/>
    <w:rsid w:val="00F26759"/>
    <w:rsid w:val="00F2699F"/>
    <w:rsid w:val="00F27B86"/>
    <w:rsid w:val="00F316CE"/>
    <w:rsid w:val="00F3186D"/>
    <w:rsid w:val="00F321F2"/>
    <w:rsid w:val="00F32DD4"/>
    <w:rsid w:val="00F338BB"/>
    <w:rsid w:val="00F346A3"/>
    <w:rsid w:val="00F365A8"/>
    <w:rsid w:val="00F36C4F"/>
    <w:rsid w:val="00F41EAF"/>
    <w:rsid w:val="00F43015"/>
    <w:rsid w:val="00F47475"/>
    <w:rsid w:val="00F50E0D"/>
    <w:rsid w:val="00F54C12"/>
    <w:rsid w:val="00F55B1A"/>
    <w:rsid w:val="00F61E3D"/>
    <w:rsid w:val="00F62E71"/>
    <w:rsid w:val="00F63F2D"/>
    <w:rsid w:val="00F64105"/>
    <w:rsid w:val="00F6580A"/>
    <w:rsid w:val="00F66493"/>
    <w:rsid w:val="00F67391"/>
    <w:rsid w:val="00F7000B"/>
    <w:rsid w:val="00F71468"/>
    <w:rsid w:val="00F7298B"/>
    <w:rsid w:val="00F7377D"/>
    <w:rsid w:val="00F73F4C"/>
    <w:rsid w:val="00F74ED4"/>
    <w:rsid w:val="00F756B0"/>
    <w:rsid w:val="00F76552"/>
    <w:rsid w:val="00F766D9"/>
    <w:rsid w:val="00F77FBB"/>
    <w:rsid w:val="00F82EE1"/>
    <w:rsid w:val="00F84C48"/>
    <w:rsid w:val="00F852C5"/>
    <w:rsid w:val="00F92722"/>
    <w:rsid w:val="00F928F4"/>
    <w:rsid w:val="00F95306"/>
    <w:rsid w:val="00F957B0"/>
    <w:rsid w:val="00FA1AED"/>
    <w:rsid w:val="00FA2D4A"/>
    <w:rsid w:val="00FA31CB"/>
    <w:rsid w:val="00FA3F87"/>
    <w:rsid w:val="00FA62FF"/>
    <w:rsid w:val="00FA7802"/>
    <w:rsid w:val="00FB2FF2"/>
    <w:rsid w:val="00FB3B44"/>
    <w:rsid w:val="00FB3BE8"/>
    <w:rsid w:val="00FB56B9"/>
    <w:rsid w:val="00FB6D53"/>
    <w:rsid w:val="00FC03DE"/>
    <w:rsid w:val="00FC0900"/>
    <w:rsid w:val="00FC139E"/>
    <w:rsid w:val="00FC2AA0"/>
    <w:rsid w:val="00FC4C9E"/>
    <w:rsid w:val="00FC72FD"/>
    <w:rsid w:val="00FD385E"/>
    <w:rsid w:val="00FD5FB8"/>
    <w:rsid w:val="00FE248C"/>
    <w:rsid w:val="00FE2B04"/>
    <w:rsid w:val="00FE3D77"/>
    <w:rsid w:val="00FE475D"/>
    <w:rsid w:val="00FE4A56"/>
    <w:rsid w:val="00FE606C"/>
    <w:rsid w:val="00FE71B3"/>
    <w:rsid w:val="00FF10D2"/>
    <w:rsid w:val="00FF310F"/>
    <w:rsid w:val="00FF5F03"/>
    <w:rsid w:val="00FF6EEB"/>
    <w:rsid w:val="00FF7C88"/>
    <w:rsid w:val="01FAC24A"/>
    <w:rsid w:val="0F1509AC"/>
    <w:rsid w:val="1F034986"/>
    <w:rsid w:val="236467C7"/>
    <w:rsid w:val="2FB8FE74"/>
    <w:rsid w:val="39BFF777"/>
    <w:rsid w:val="45AC9DE8"/>
    <w:rsid w:val="4D67D6F2"/>
    <w:rsid w:val="6139FDCC"/>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F5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550"/>
    <w:rPr>
      <w:rFonts w:ascii="Times New Roman" w:eastAsia="Times New Roman" w:hAnsi="Times New Roman"/>
      <w:sz w:val="24"/>
      <w:szCs w:val="24"/>
      <w:lang w:val="en-US" w:eastAsia="en-US"/>
    </w:rPr>
  </w:style>
  <w:style w:type="paragraph" w:styleId="Overskrift1">
    <w:name w:val="heading 1"/>
    <w:basedOn w:val="Normal"/>
    <w:next w:val="Normal"/>
    <w:link w:val="Overskrift1Tegn"/>
    <w:uiPriority w:val="9"/>
    <w:qFormat/>
    <w:rsid w:val="00C40550"/>
    <w:pPr>
      <w:numPr>
        <w:numId w:val="4"/>
      </w:numPr>
      <w:spacing w:before="240" w:after="60"/>
      <w:contextualSpacing/>
      <w:outlineLvl w:val="0"/>
    </w:pPr>
    <w:rPr>
      <w:b/>
      <w:bCs/>
      <w:sz w:val="32"/>
      <w:szCs w:val="28"/>
      <w:lang w:val="nn-NO"/>
    </w:rPr>
  </w:style>
  <w:style w:type="paragraph" w:styleId="Overskrift2">
    <w:name w:val="heading 2"/>
    <w:basedOn w:val="Normal"/>
    <w:next w:val="Normal"/>
    <w:link w:val="Overskrift2Tegn"/>
    <w:uiPriority w:val="9"/>
    <w:qFormat/>
    <w:rsid w:val="00A5087D"/>
    <w:pPr>
      <w:numPr>
        <w:ilvl w:val="1"/>
        <w:numId w:val="33"/>
      </w:numPr>
      <w:spacing w:before="240" w:after="60"/>
      <w:outlineLvl w:val="1"/>
    </w:pPr>
    <w:rPr>
      <w:b/>
      <w:bCs/>
      <w:i/>
      <w:sz w:val="28"/>
      <w:szCs w:val="26"/>
      <w:lang w:val="nb-NO"/>
    </w:rPr>
  </w:style>
  <w:style w:type="paragraph" w:styleId="Overskrift3">
    <w:name w:val="heading 3"/>
    <w:basedOn w:val="Normal"/>
    <w:next w:val="Normal"/>
    <w:link w:val="Overskrift3Tegn"/>
    <w:uiPriority w:val="9"/>
    <w:qFormat/>
    <w:rsid w:val="007F067C"/>
    <w:pPr>
      <w:keepNext/>
      <w:numPr>
        <w:ilvl w:val="1"/>
        <w:numId w:val="4"/>
      </w:numPr>
      <w:spacing w:before="240" w:after="60"/>
      <w:outlineLvl w:val="2"/>
    </w:pPr>
    <w:rPr>
      <w:b/>
      <w:bCs/>
      <w:lang w:val="nn-NO"/>
    </w:rPr>
  </w:style>
  <w:style w:type="paragraph" w:styleId="Overskrift4">
    <w:name w:val="heading 4"/>
    <w:basedOn w:val="Normal"/>
    <w:next w:val="Normal"/>
    <w:link w:val="Overskrift4Tegn"/>
    <w:uiPriority w:val="9"/>
    <w:qFormat/>
    <w:rsid w:val="006D1BA2"/>
    <w:pPr>
      <w:keepNext/>
      <w:keepLines/>
      <w:numPr>
        <w:ilvl w:val="3"/>
        <w:numId w:val="4"/>
      </w:numPr>
      <w:spacing w:before="200"/>
      <w:outlineLvl w:val="3"/>
    </w:pPr>
    <w:rPr>
      <w:rFonts w:ascii="Arial" w:hAnsi="Arial"/>
      <w:bCs/>
      <w:iCs/>
    </w:rPr>
  </w:style>
  <w:style w:type="paragraph" w:styleId="Overskrift5">
    <w:name w:val="heading 5"/>
    <w:basedOn w:val="Normal"/>
    <w:next w:val="Normal"/>
    <w:link w:val="Overskrift5Tegn"/>
    <w:uiPriority w:val="9"/>
    <w:qFormat/>
    <w:rsid w:val="006D1BA2"/>
    <w:pPr>
      <w:keepNext/>
      <w:keepLines/>
      <w:numPr>
        <w:ilvl w:val="4"/>
        <w:numId w:val="4"/>
      </w:numPr>
      <w:spacing w:before="200"/>
      <w:outlineLvl w:val="4"/>
    </w:pPr>
    <w:rPr>
      <w:rFonts w:ascii="Verdana" w:hAnsi="Verdana"/>
      <w:color w:val="243F60"/>
      <w:sz w:val="20"/>
    </w:rPr>
  </w:style>
  <w:style w:type="paragraph" w:styleId="Overskrift6">
    <w:name w:val="heading 6"/>
    <w:basedOn w:val="Normal"/>
    <w:next w:val="Normal"/>
    <w:link w:val="Overskrift6Tegn"/>
    <w:uiPriority w:val="9"/>
    <w:qFormat/>
    <w:rsid w:val="006D1BA2"/>
    <w:pPr>
      <w:keepNext/>
      <w:keepLines/>
      <w:numPr>
        <w:ilvl w:val="5"/>
        <w:numId w:val="4"/>
      </w:numPr>
      <w:spacing w:before="200"/>
      <w:outlineLvl w:val="5"/>
    </w:pPr>
    <w:rPr>
      <w:rFonts w:ascii="Verdana" w:hAnsi="Verdana"/>
      <w:i/>
      <w:iCs/>
      <w:color w:val="243F60"/>
      <w:sz w:val="20"/>
    </w:rPr>
  </w:style>
  <w:style w:type="paragraph" w:styleId="Overskrift7">
    <w:name w:val="heading 7"/>
    <w:basedOn w:val="Normal"/>
    <w:next w:val="Normal"/>
    <w:link w:val="Overskrift7Tegn"/>
    <w:uiPriority w:val="9"/>
    <w:qFormat/>
    <w:rsid w:val="006D1BA2"/>
    <w:pPr>
      <w:keepNext/>
      <w:keepLines/>
      <w:numPr>
        <w:ilvl w:val="6"/>
        <w:numId w:val="4"/>
      </w:numPr>
      <w:spacing w:before="200"/>
      <w:outlineLvl w:val="6"/>
    </w:pPr>
    <w:rPr>
      <w:rFonts w:ascii="Verdana" w:hAnsi="Verdana"/>
      <w:i/>
      <w:iCs/>
      <w:color w:val="404040"/>
      <w:sz w:val="20"/>
    </w:rPr>
  </w:style>
  <w:style w:type="paragraph" w:styleId="Overskrift8">
    <w:name w:val="heading 8"/>
    <w:basedOn w:val="Normal"/>
    <w:next w:val="Normal"/>
    <w:link w:val="Overskrift8Tegn"/>
    <w:uiPriority w:val="9"/>
    <w:qFormat/>
    <w:rsid w:val="006D1BA2"/>
    <w:pPr>
      <w:keepNext/>
      <w:keepLines/>
      <w:numPr>
        <w:ilvl w:val="7"/>
        <w:numId w:val="4"/>
      </w:numPr>
      <w:spacing w:before="200"/>
      <w:outlineLvl w:val="7"/>
    </w:pPr>
    <w:rPr>
      <w:rFonts w:ascii="Verdana" w:hAnsi="Verdana"/>
      <w:color w:val="404040"/>
      <w:sz w:val="20"/>
      <w:szCs w:val="20"/>
    </w:rPr>
  </w:style>
  <w:style w:type="paragraph" w:styleId="Overskrift9">
    <w:name w:val="heading 9"/>
    <w:basedOn w:val="Normal"/>
    <w:next w:val="Normal"/>
    <w:link w:val="Overskrift9Tegn"/>
    <w:uiPriority w:val="9"/>
    <w:qFormat/>
    <w:rsid w:val="006D1BA2"/>
    <w:pPr>
      <w:keepNext/>
      <w:keepLines/>
      <w:numPr>
        <w:ilvl w:val="8"/>
        <w:numId w:val="4"/>
      </w:numPr>
      <w:spacing w:before="200"/>
      <w:outlineLvl w:val="8"/>
    </w:pPr>
    <w:rPr>
      <w:rFonts w:ascii="Verdana" w:hAnsi="Verdana"/>
      <w:i/>
      <w:iCs/>
      <w:color w:val="404040"/>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
    <w:rsid w:val="00C40550"/>
    <w:rPr>
      <w:rFonts w:ascii="Times New Roman" w:eastAsia="Times New Roman" w:hAnsi="Times New Roman"/>
      <w:b/>
      <w:bCs/>
      <w:sz w:val="32"/>
      <w:szCs w:val="28"/>
      <w:lang w:val="nn-NO" w:eastAsia="en-US"/>
    </w:rPr>
  </w:style>
  <w:style w:type="character" w:customStyle="1" w:styleId="Overskrift2Tegn">
    <w:name w:val="Overskrift 2 Tegn"/>
    <w:link w:val="Overskrift2"/>
    <w:uiPriority w:val="9"/>
    <w:rsid w:val="00A5087D"/>
    <w:rPr>
      <w:rFonts w:ascii="Times New Roman" w:eastAsia="Times New Roman" w:hAnsi="Times New Roman"/>
      <w:b/>
      <w:bCs/>
      <w:i/>
      <w:sz w:val="28"/>
      <w:szCs w:val="26"/>
      <w:lang w:eastAsia="en-US"/>
    </w:rPr>
  </w:style>
  <w:style w:type="character" w:customStyle="1" w:styleId="Overskrift3Tegn">
    <w:name w:val="Overskrift 3 Tegn"/>
    <w:link w:val="Overskrift3"/>
    <w:uiPriority w:val="9"/>
    <w:rsid w:val="007F067C"/>
    <w:rPr>
      <w:rFonts w:ascii="Times New Roman" w:eastAsia="Times New Roman" w:hAnsi="Times New Roman"/>
      <w:b/>
      <w:bCs/>
      <w:sz w:val="24"/>
      <w:szCs w:val="24"/>
      <w:lang w:val="nn-NO" w:eastAsia="en-US"/>
    </w:rPr>
  </w:style>
  <w:style w:type="paragraph" w:styleId="Undertittel">
    <w:name w:val="Subtitle"/>
    <w:basedOn w:val="Normal"/>
    <w:next w:val="Normal"/>
    <w:link w:val="UndertittelTegn"/>
    <w:qFormat/>
    <w:rsid w:val="008027A4"/>
    <w:pPr>
      <w:spacing w:after="60"/>
      <w:jc w:val="center"/>
      <w:outlineLvl w:val="1"/>
    </w:pPr>
    <w:rPr>
      <w:rFonts w:ascii="Verdana" w:hAnsi="Verdana"/>
      <w:b/>
      <w:sz w:val="20"/>
    </w:rPr>
  </w:style>
  <w:style w:type="character" w:customStyle="1" w:styleId="UndertittelTegn">
    <w:name w:val="Undertittel Tegn"/>
    <w:link w:val="Undertittel"/>
    <w:rsid w:val="008027A4"/>
    <w:rPr>
      <w:rFonts w:ascii="Verdana" w:eastAsia="Times New Roman" w:hAnsi="Verdana" w:cs="Times New Roman"/>
      <w:b/>
      <w:sz w:val="20"/>
      <w:szCs w:val="24"/>
      <w:lang w:val="en-US"/>
    </w:rPr>
  </w:style>
  <w:style w:type="paragraph" w:styleId="Bobletekst">
    <w:name w:val="Balloon Text"/>
    <w:basedOn w:val="Normal"/>
    <w:link w:val="BobletekstTegn"/>
    <w:uiPriority w:val="99"/>
    <w:semiHidden/>
    <w:unhideWhenUsed/>
    <w:rsid w:val="008027A4"/>
    <w:rPr>
      <w:rFonts w:ascii="Tahoma" w:hAnsi="Tahoma"/>
      <w:sz w:val="16"/>
      <w:szCs w:val="16"/>
    </w:rPr>
  </w:style>
  <w:style w:type="character" w:customStyle="1" w:styleId="BobletekstTegn">
    <w:name w:val="Bobletekst Tegn"/>
    <w:link w:val="Bobletekst"/>
    <w:uiPriority w:val="99"/>
    <w:semiHidden/>
    <w:rsid w:val="008027A4"/>
    <w:rPr>
      <w:rFonts w:ascii="Tahoma" w:eastAsia="Times New Roman" w:hAnsi="Tahoma" w:cs="Tahoma"/>
      <w:sz w:val="16"/>
      <w:szCs w:val="16"/>
      <w:lang w:val="en-US"/>
    </w:rPr>
  </w:style>
  <w:style w:type="character" w:styleId="Sidetall">
    <w:name w:val="page number"/>
    <w:basedOn w:val="Standardskriftforavsnitt"/>
    <w:rsid w:val="008027A4"/>
  </w:style>
  <w:style w:type="paragraph" w:styleId="Dato">
    <w:name w:val="Date"/>
    <w:basedOn w:val="Normal"/>
    <w:next w:val="Normal"/>
    <w:link w:val="DatoTegn"/>
    <w:rsid w:val="008027A4"/>
    <w:pPr>
      <w:keepLines/>
      <w:widowControl w:val="0"/>
    </w:pPr>
    <w:rPr>
      <w:rFonts w:ascii="Verdana" w:hAnsi="Verdana"/>
      <w:sz w:val="20"/>
      <w:lang w:val="nb-NO" w:eastAsia="nb-NO"/>
    </w:rPr>
  </w:style>
  <w:style w:type="character" w:customStyle="1" w:styleId="DatoTegn">
    <w:name w:val="Dato Tegn"/>
    <w:link w:val="Dato"/>
    <w:rsid w:val="008027A4"/>
    <w:rPr>
      <w:rFonts w:ascii="Verdana" w:eastAsia="Times New Roman" w:hAnsi="Verdana" w:cs="Times New Roman"/>
      <w:sz w:val="20"/>
      <w:szCs w:val="24"/>
      <w:lang w:val="nb-NO" w:eastAsia="nb-NO"/>
    </w:rPr>
  </w:style>
  <w:style w:type="paragraph" w:styleId="Brdtekstinnrykk2">
    <w:name w:val="Body Text Indent 2"/>
    <w:basedOn w:val="Normal"/>
    <w:link w:val="Brdtekstinnrykk2Tegn"/>
    <w:rsid w:val="008027A4"/>
    <w:pPr>
      <w:numPr>
        <w:ilvl w:val="12"/>
      </w:numPr>
      <w:ind w:left="1418"/>
    </w:pPr>
    <w:rPr>
      <w:rFonts w:ascii="Verdana" w:hAnsi="Verdana"/>
      <w:sz w:val="20"/>
      <w:szCs w:val="20"/>
      <w:lang w:val="en-GB" w:eastAsia="nb-NO"/>
    </w:rPr>
  </w:style>
  <w:style w:type="character" w:customStyle="1" w:styleId="Brdtekstinnrykk2Tegn">
    <w:name w:val="Brødtekstinnrykk 2 Tegn"/>
    <w:link w:val="Brdtekstinnrykk2"/>
    <w:rsid w:val="008027A4"/>
    <w:rPr>
      <w:rFonts w:ascii="Verdana" w:eastAsia="Times New Roman" w:hAnsi="Verdana" w:cs="Times New Roman"/>
      <w:sz w:val="20"/>
      <w:szCs w:val="20"/>
      <w:lang w:val="en-GB" w:eastAsia="nb-NO"/>
    </w:rPr>
  </w:style>
  <w:style w:type="numbering" w:styleId="111111">
    <w:name w:val="Outline List 2"/>
    <w:basedOn w:val="Ingenliste"/>
    <w:rsid w:val="008027A4"/>
    <w:pPr>
      <w:numPr>
        <w:numId w:val="1"/>
      </w:numPr>
    </w:pPr>
  </w:style>
  <w:style w:type="character" w:styleId="Merknadsreferanse">
    <w:name w:val="annotation reference"/>
    <w:semiHidden/>
    <w:rsid w:val="008027A4"/>
    <w:rPr>
      <w:sz w:val="16"/>
      <w:szCs w:val="16"/>
    </w:rPr>
  </w:style>
  <w:style w:type="paragraph" w:styleId="Merknadstekst">
    <w:name w:val="annotation text"/>
    <w:basedOn w:val="Normal"/>
    <w:link w:val="MerknadstekstTegn"/>
    <w:semiHidden/>
    <w:rsid w:val="008027A4"/>
    <w:rPr>
      <w:rFonts w:ascii="Verdana" w:hAnsi="Verdana"/>
      <w:sz w:val="20"/>
      <w:szCs w:val="20"/>
    </w:rPr>
  </w:style>
  <w:style w:type="character" w:customStyle="1" w:styleId="MerknadstekstTegn">
    <w:name w:val="Merknadstekst Tegn"/>
    <w:link w:val="Merknadstekst"/>
    <w:semiHidden/>
    <w:rsid w:val="008027A4"/>
    <w:rPr>
      <w:rFonts w:ascii="Verdana" w:eastAsia="Times New Roman" w:hAnsi="Verdana" w:cs="Times New Roman"/>
      <w:sz w:val="20"/>
      <w:szCs w:val="20"/>
      <w:lang w:val="en-US"/>
    </w:rPr>
  </w:style>
  <w:style w:type="paragraph" w:customStyle="1" w:styleId="nummerertliste1">
    <w:name w:val="nummerert liste 1"/>
    <w:basedOn w:val="Normal"/>
    <w:rsid w:val="008027A4"/>
    <w:pPr>
      <w:numPr>
        <w:numId w:val="3"/>
      </w:numPr>
      <w:spacing w:after="180"/>
    </w:pPr>
    <w:rPr>
      <w:rFonts w:ascii="Arial" w:hAnsi="Arial"/>
      <w:sz w:val="22"/>
      <w:szCs w:val="22"/>
      <w:lang w:val="nb-NO" w:eastAsia="nb-NO"/>
    </w:rPr>
  </w:style>
  <w:style w:type="paragraph" w:customStyle="1" w:styleId="Bokstavliste2">
    <w:name w:val="Bokstavliste 2"/>
    <w:basedOn w:val="Normal"/>
    <w:rsid w:val="008027A4"/>
    <w:pPr>
      <w:keepLines/>
      <w:widowControl w:val="0"/>
      <w:numPr>
        <w:ilvl w:val="1"/>
        <w:numId w:val="3"/>
      </w:numPr>
      <w:spacing w:after="60"/>
    </w:pPr>
    <w:rPr>
      <w:rFonts w:ascii="Arial" w:hAnsi="Arial"/>
      <w:sz w:val="22"/>
      <w:szCs w:val="22"/>
      <w:lang w:val="nb-NO" w:eastAsia="nb-NO"/>
    </w:rPr>
  </w:style>
  <w:style w:type="paragraph" w:styleId="Tittel">
    <w:name w:val="Title"/>
    <w:basedOn w:val="Normal"/>
    <w:next w:val="Normal"/>
    <w:link w:val="TittelTegn"/>
    <w:uiPriority w:val="10"/>
    <w:qFormat/>
    <w:rsid w:val="00FF10D2"/>
    <w:pPr>
      <w:widowControl w:val="0"/>
      <w:contextualSpacing/>
    </w:pPr>
    <w:rPr>
      <w:rFonts w:ascii="Arial" w:hAnsi="Arial"/>
      <w:b/>
      <w:spacing w:val="5"/>
      <w:kern w:val="28"/>
      <w:sz w:val="32"/>
      <w:szCs w:val="52"/>
    </w:rPr>
  </w:style>
  <w:style w:type="character" w:customStyle="1" w:styleId="TittelTegn">
    <w:name w:val="Tittel Tegn"/>
    <w:link w:val="Tittel"/>
    <w:uiPriority w:val="10"/>
    <w:rsid w:val="00FF10D2"/>
    <w:rPr>
      <w:rFonts w:ascii="Arial" w:eastAsia="Times New Roman" w:hAnsi="Arial" w:cs="Times New Roman"/>
      <w:b/>
      <w:spacing w:val="5"/>
      <w:kern w:val="28"/>
      <w:sz w:val="32"/>
      <w:szCs w:val="52"/>
      <w:lang w:val="en-US"/>
    </w:rPr>
  </w:style>
  <w:style w:type="character" w:customStyle="1" w:styleId="Overskrift4Tegn">
    <w:name w:val="Overskrift 4 Tegn"/>
    <w:link w:val="Overskrift4"/>
    <w:uiPriority w:val="9"/>
    <w:rsid w:val="006D1BA2"/>
    <w:rPr>
      <w:rFonts w:ascii="Arial" w:eastAsia="Times New Roman" w:hAnsi="Arial"/>
      <w:bCs/>
      <w:iCs/>
      <w:sz w:val="24"/>
      <w:szCs w:val="24"/>
      <w:lang w:val="en-US" w:eastAsia="en-US"/>
    </w:rPr>
  </w:style>
  <w:style w:type="character" w:customStyle="1" w:styleId="Overskrift5Tegn">
    <w:name w:val="Overskrift 5 Tegn"/>
    <w:link w:val="Overskrift5"/>
    <w:uiPriority w:val="9"/>
    <w:rsid w:val="006D1BA2"/>
    <w:rPr>
      <w:rFonts w:eastAsia="Times New Roman"/>
      <w:color w:val="243F60"/>
      <w:szCs w:val="24"/>
      <w:lang w:val="en-US" w:eastAsia="en-US"/>
    </w:rPr>
  </w:style>
  <w:style w:type="character" w:customStyle="1" w:styleId="Overskrift6Tegn">
    <w:name w:val="Overskrift 6 Tegn"/>
    <w:link w:val="Overskrift6"/>
    <w:uiPriority w:val="9"/>
    <w:rsid w:val="006D1BA2"/>
    <w:rPr>
      <w:rFonts w:eastAsia="Times New Roman"/>
      <w:i/>
      <w:iCs/>
      <w:color w:val="243F60"/>
      <w:szCs w:val="24"/>
      <w:lang w:val="en-US" w:eastAsia="en-US"/>
    </w:rPr>
  </w:style>
  <w:style w:type="character" w:customStyle="1" w:styleId="Overskrift7Tegn">
    <w:name w:val="Overskrift 7 Tegn"/>
    <w:link w:val="Overskrift7"/>
    <w:uiPriority w:val="9"/>
    <w:rsid w:val="006D1BA2"/>
    <w:rPr>
      <w:rFonts w:eastAsia="Times New Roman"/>
      <w:i/>
      <w:iCs/>
      <w:color w:val="404040"/>
      <w:szCs w:val="24"/>
      <w:lang w:val="en-US" w:eastAsia="en-US"/>
    </w:rPr>
  </w:style>
  <w:style w:type="character" w:customStyle="1" w:styleId="Overskrift8Tegn">
    <w:name w:val="Overskrift 8 Tegn"/>
    <w:link w:val="Overskrift8"/>
    <w:uiPriority w:val="9"/>
    <w:rsid w:val="006D1BA2"/>
    <w:rPr>
      <w:rFonts w:eastAsia="Times New Roman"/>
      <w:color w:val="404040"/>
      <w:lang w:val="en-US" w:eastAsia="en-US"/>
    </w:rPr>
  </w:style>
  <w:style w:type="character" w:customStyle="1" w:styleId="Overskrift9Tegn">
    <w:name w:val="Overskrift 9 Tegn"/>
    <w:link w:val="Overskrift9"/>
    <w:uiPriority w:val="9"/>
    <w:rsid w:val="006D1BA2"/>
    <w:rPr>
      <w:rFonts w:eastAsia="Times New Roman"/>
      <w:i/>
      <w:iCs/>
      <w:color w:val="404040"/>
      <w:lang w:val="en-US" w:eastAsia="en-US"/>
    </w:rPr>
  </w:style>
  <w:style w:type="paragraph" w:customStyle="1" w:styleId="Overskriftforinnholdsfortegnelse1">
    <w:name w:val="Overskrift for innholdsfortegnelse1"/>
    <w:basedOn w:val="Overskrift1"/>
    <w:next w:val="Normal"/>
    <w:uiPriority w:val="39"/>
    <w:unhideWhenUsed/>
    <w:qFormat/>
    <w:rsid w:val="00FF10D2"/>
    <w:pPr>
      <w:keepNext/>
      <w:keepLines/>
      <w:numPr>
        <w:numId w:val="0"/>
      </w:numPr>
      <w:spacing w:before="480" w:after="0" w:line="276" w:lineRule="auto"/>
      <w:contextualSpacing w:val="0"/>
      <w:outlineLvl w:val="9"/>
    </w:pPr>
    <w:rPr>
      <w:rFonts w:ascii="Verdana" w:hAnsi="Verdana"/>
      <w:color w:val="365F91"/>
      <w:sz w:val="28"/>
      <w:lang w:val="en-US"/>
    </w:rPr>
  </w:style>
  <w:style w:type="paragraph" w:styleId="INNH2">
    <w:name w:val="toc 2"/>
    <w:basedOn w:val="Normal"/>
    <w:next w:val="Normal"/>
    <w:autoRedefine/>
    <w:uiPriority w:val="39"/>
    <w:unhideWhenUsed/>
    <w:qFormat/>
    <w:rsid w:val="002F21DC"/>
    <w:pPr>
      <w:ind w:left="221"/>
    </w:pPr>
    <w:rPr>
      <w:caps/>
      <w:szCs w:val="22"/>
    </w:rPr>
  </w:style>
  <w:style w:type="paragraph" w:styleId="INNH1">
    <w:name w:val="toc 1"/>
    <w:basedOn w:val="Normal"/>
    <w:next w:val="Normal"/>
    <w:autoRedefine/>
    <w:uiPriority w:val="39"/>
    <w:unhideWhenUsed/>
    <w:rsid w:val="002F21DC"/>
    <w:pPr>
      <w:spacing w:before="120" w:after="120"/>
    </w:pPr>
    <w:rPr>
      <w:b/>
      <w:caps/>
      <w:szCs w:val="22"/>
    </w:rPr>
  </w:style>
  <w:style w:type="paragraph" w:styleId="INNH3">
    <w:name w:val="toc 3"/>
    <w:basedOn w:val="Normal"/>
    <w:next w:val="Normal"/>
    <w:autoRedefine/>
    <w:uiPriority w:val="39"/>
    <w:unhideWhenUsed/>
    <w:qFormat/>
    <w:rsid w:val="002F21DC"/>
    <w:pPr>
      <w:ind w:left="442"/>
    </w:pPr>
    <w:rPr>
      <w:i/>
      <w:szCs w:val="22"/>
    </w:rPr>
  </w:style>
  <w:style w:type="paragraph" w:styleId="INNH4">
    <w:name w:val="toc 4"/>
    <w:basedOn w:val="Normal"/>
    <w:next w:val="Normal"/>
    <w:autoRedefine/>
    <w:uiPriority w:val="39"/>
    <w:unhideWhenUsed/>
    <w:rsid w:val="002F21DC"/>
    <w:pPr>
      <w:ind w:left="658"/>
    </w:pPr>
    <w:rPr>
      <w:sz w:val="18"/>
      <w:szCs w:val="22"/>
      <w:lang w:val="nn-NO" w:eastAsia="nn-NO"/>
    </w:rPr>
  </w:style>
  <w:style w:type="paragraph" w:styleId="INNH5">
    <w:name w:val="toc 5"/>
    <w:basedOn w:val="Normal"/>
    <w:next w:val="Normal"/>
    <w:autoRedefine/>
    <w:uiPriority w:val="39"/>
    <w:unhideWhenUsed/>
    <w:rsid w:val="00FF10D2"/>
    <w:pPr>
      <w:spacing w:after="100" w:line="276" w:lineRule="auto"/>
      <w:ind w:left="880"/>
    </w:pPr>
    <w:rPr>
      <w:rFonts w:ascii="Verdana" w:hAnsi="Verdana"/>
      <w:sz w:val="22"/>
      <w:szCs w:val="22"/>
      <w:lang w:val="nn-NO" w:eastAsia="nn-NO"/>
    </w:rPr>
  </w:style>
  <w:style w:type="paragraph" w:styleId="INNH6">
    <w:name w:val="toc 6"/>
    <w:basedOn w:val="Normal"/>
    <w:next w:val="Normal"/>
    <w:autoRedefine/>
    <w:uiPriority w:val="39"/>
    <w:unhideWhenUsed/>
    <w:rsid w:val="00FF10D2"/>
    <w:pPr>
      <w:spacing w:after="100" w:line="276" w:lineRule="auto"/>
      <w:ind w:left="1100"/>
    </w:pPr>
    <w:rPr>
      <w:rFonts w:ascii="Verdana" w:hAnsi="Verdana"/>
      <w:sz w:val="22"/>
      <w:szCs w:val="22"/>
      <w:lang w:val="nn-NO" w:eastAsia="nn-NO"/>
    </w:rPr>
  </w:style>
  <w:style w:type="paragraph" w:styleId="INNH7">
    <w:name w:val="toc 7"/>
    <w:basedOn w:val="Normal"/>
    <w:next w:val="Normal"/>
    <w:autoRedefine/>
    <w:uiPriority w:val="39"/>
    <w:unhideWhenUsed/>
    <w:rsid w:val="00FF10D2"/>
    <w:pPr>
      <w:spacing w:after="100" w:line="276" w:lineRule="auto"/>
      <w:ind w:left="1320"/>
    </w:pPr>
    <w:rPr>
      <w:rFonts w:ascii="Verdana" w:hAnsi="Verdana"/>
      <w:sz w:val="22"/>
      <w:szCs w:val="22"/>
      <w:lang w:val="nn-NO" w:eastAsia="nn-NO"/>
    </w:rPr>
  </w:style>
  <w:style w:type="paragraph" w:styleId="INNH8">
    <w:name w:val="toc 8"/>
    <w:basedOn w:val="Normal"/>
    <w:next w:val="Normal"/>
    <w:autoRedefine/>
    <w:uiPriority w:val="39"/>
    <w:unhideWhenUsed/>
    <w:rsid w:val="00FF10D2"/>
    <w:pPr>
      <w:spacing w:after="100" w:line="276" w:lineRule="auto"/>
      <w:ind w:left="1540"/>
    </w:pPr>
    <w:rPr>
      <w:rFonts w:ascii="Verdana" w:hAnsi="Verdana"/>
      <w:sz w:val="22"/>
      <w:szCs w:val="22"/>
      <w:lang w:val="nn-NO" w:eastAsia="nn-NO"/>
    </w:rPr>
  </w:style>
  <w:style w:type="paragraph" w:styleId="INNH9">
    <w:name w:val="toc 9"/>
    <w:basedOn w:val="Normal"/>
    <w:next w:val="Normal"/>
    <w:autoRedefine/>
    <w:uiPriority w:val="39"/>
    <w:unhideWhenUsed/>
    <w:rsid w:val="00FF10D2"/>
    <w:pPr>
      <w:spacing w:after="100" w:line="276" w:lineRule="auto"/>
      <w:ind w:left="1760"/>
    </w:pPr>
    <w:rPr>
      <w:rFonts w:ascii="Verdana" w:hAnsi="Verdana"/>
      <w:sz w:val="22"/>
      <w:szCs w:val="22"/>
      <w:lang w:val="nn-NO" w:eastAsia="nn-NO"/>
    </w:rPr>
  </w:style>
  <w:style w:type="character" w:styleId="Hyperkobling">
    <w:name w:val="Hyperlink"/>
    <w:uiPriority w:val="99"/>
    <w:unhideWhenUsed/>
    <w:rsid w:val="00FF10D2"/>
    <w:rPr>
      <w:color w:val="0000FF"/>
      <w:u w:val="single"/>
    </w:rPr>
  </w:style>
  <w:style w:type="paragraph" w:styleId="Topptekst">
    <w:name w:val="header"/>
    <w:basedOn w:val="Normal"/>
    <w:link w:val="TopptekstTegn"/>
    <w:uiPriority w:val="99"/>
    <w:unhideWhenUsed/>
    <w:rsid w:val="009545D3"/>
    <w:pPr>
      <w:tabs>
        <w:tab w:val="center" w:pos="4513"/>
        <w:tab w:val="right" w:pos="9026"/>
      </w:tabs>
    </w:pPr>
    <w:rPr>
      <w:rFonts w:ascii="Verdana" w:hAnsi="Verdana"/>
      <w:sz w:val="20"/>
    </w:rPr>
  </w:style>
  <w:style w:type="character" w:customStyle="1" w:styleId="TopptekstTegn">
    <w:name w:val="Topptekst Tegn"/>
    <w:link w:val="Topptekst"/>
    <w:uiPriority w:val="99"/>
    <w:rsid w:val="009545D3"/>
    <w:rPr>
      <w:rFonts w:ascii="Verdana" w:eastAsia="Times New Roman" w:hAnsi="Verdana" w:cs="Times New Roman"/>
      <w:sz w:val="20"/>
      <w:szCs w:val="24"/>
      <w:lang w:val="en-US"/>
    </w:rPr>
  </w:style>
  <w:style w:type="paragraph" w:styleId="Bunntekst">
    <w:name w:val="footer"/>
    <w:basedOn w:val="Normal"/>
    <w:link w:val="BunntekstTegn"/>
    <w:uiPriority w:val="99"/>
    <w:unhideWhenUsed/>
    <w:rsid w:val="009545D3"/>
    <w:pPr>
      <w:tabs>
        <w:tab w:val="center" w:pos="4513"/>
        <w:tab w:val="right" w:pos="9026"/>
      </w:tabs>
    </w:pPr>
    <w:rPr>
      <w:rFonts w:ascii="Verdana" w:hAnsi="Verdana"/>
      <w:sz w:val="20"/>
    </w:rPr>
  </w:style>
  <w:style w:type="character" w:customStyle="1" w:styleId="BunntekstTegn">
    <w:name w:val="Bunntekst Tegn"/>
    <w:link w:val="Bunntekst"/>
    <w:uiPriority w:val="99"/>
    <w:rsid w:val="009545D3"/>
    <w:rPr>
      <w:rFonts w:ascii="Verdana" w:eastAsia="Times New Roman" w:hAnsi="Verdana" w:cs="Times New Roman"/>
      <w:sz w:val="20"/>
      <w:szCs w:val="24"/>
      <w:lang w:val="en-US"/>
    </w:rPr>
  </w:style>
  <w:style w:type="paragraph" w:customStyle="1" w:styleId="Listeavsnitt1">
    <w:name w:val="Listeavsnitt1"/>
    <w:basedOn w:val="Normal"/>
    <w:uiPriority w:val="34"/>
    <w:qFormat/>
    <w:rsid w:val="0091643A"/>
    <w:pPr>
      <w:ind w:left="720"/>
      <w:contextualSpacing/>
    </w:pPr>
  </w:style>
  <w:style w:type="paragraph" w:styleId="Kommentaremne">
    <w:name w:val="annotation subject"/>
    <w:basedOn w:val="Merknadstekst"/>
    <w:next w:val="Merknadstekst"/>
    <w:link w:val="KommentaremneTegn"/>
    <w:uiPriority w:val="99"/>
    <w:semiHidden/>
    <w:unhideWhenUsed/>
    <w:rsid w:val="009C29F2"/>
    <w:rPr>
      <w:b/>
      <w:bCs/>
    </w:rPr>
  </w:style>
  <w:style w:type="character" w:customStyle="1" w:styleId="KommentaremneTegn">
    <w:name w:val="Kommentaremne Tegn"/>
    <w:link w:val="Kommentaremne"/>
    <w:uiPriority w:val="99"/>
    <w:semiHidden/>
    <w:rsid w:val="009C29F2"/>
    <w:rPr>
      <w:rFonts w:ascii="Verdana" w:eastAsia="Times New Roman" w:hAnsi="Verdana" w:cs="Times New Roman"/>
      <w:b/>
      <w:bCs/>
      <w:sz w:val="20"/>
      <w:szCs w:val="20"/>
      <w:lang w:val="en-US"/>
    </w:rPr>
  </w:style>
  <w:style w:type="table" w:styleId="Tabellrutenett">
    <w:name w:val="Table Grid"/>
    <w:basedOn w:val="Vanligtabell"/>
    <w:rsid w:val="0001453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rsid w:val="0062348A"/>
    <w:pPr>
      <w:spacing w:after="120"/>
    </w:pPr>
  </w:style>
  <w:style w:type="paragraph" w:styleId="Listeavsnitt">
    <w:name w:val="List Paragraph"/>
    <w:basedOn w:val="Normal"/>
    <w:uiPriority w:val="34"/>
    <w:qFormat/>
    <w:rsid w:val="005A6781"/>
    <w:pPr>
      <w:ind w:left="720"/>
      <w:contextualSpacing/>
    </w:pPr>
  </w:style>
  <w:style w:type="paragraph" w:styleId="Overskriftforinnholdsfortegnelse">
    <w:name w:val="TOC Heading"/>
    <w:basedOn w:val="Overskrift1"/>
    <w:next w:val="Normal"/>
    <w:uiPriority w:val="39"/>
    <w:semiHidden/>
    <w:unhideWhenUsed/>
    <w:qFormat/>
    <w:rsid w:val="008D4211"/>
    <w:pPr>
      <w:keepNext/>
      <w:keepLines/>
      <w:numPr>
        <w:numId w:val="0"/>
      </w:numPr>
      <w:spacing w:before="480" w:after="0" w:line="276" w:lineRule="auto"/>
      <w:contextualSpacing w:val="0"/>
      <w:outlineLvl w:val="9"/>
    </w:pPr>
    <w:rPr>
      <w:rFonts w:asciiTheme="majorHAnsi" w:eastAsiaTheme="majorEastAsia" w:hAnsiTheme="majorHAnsi" w:cstheme="majorBidi"/>
      <w:color w:val="365F91" w:themeColor="accent1" w:themeShade="BF"/>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7806">
      <w:bodyDiv w:val="1"/>
      <w:marLeft w:val="0"/>
      <w:marRight w:val="0"/>
      <w:marTop w:val="0"/>
      <w:marBottom w:val="0"/>
      <w:divBdr>
        <w:top w:val="none" w:sz="0" w:space="0" w:color="auto"/>
        <w:left w:val="none" w:sz="0" w:space="0" w:color="auto"/>
        <w:bottom w:val="none" w:sz="0" w:space="0" w:color="auto"/>
        <w:right w:val="none" w:sz="0" w:space="0" w:color="auto"/>
      </w:divBdr>
    </w:div>
    <w:div w:id="23754496">
      <w:bodyDiv w:val="1"/>
      <w:marLeft w:val="0"/>
      <w:marRight w:val="0"/>
      <w:marTop w:val="900"/>
      <w:marBottom w:val="0"/>
      <w:divBdr>
        <w:top w:val="none" w:sz="0" w:space="0" w:color="auto"/>
        <w:left w:val="none" w:sz="0" w:space="0" w:color="auto"/>
        <w:bottom w:val="none" w:sz="0" w:space="0" w:color="auto"/>
        <w:right w:val="none" w:sz="0" w:space="0" w:color="auto"/>
      </w:divBdr>
      <w:divsChild>
        <w:div w:id="350297664">
          <w:marLeft w:val="0"/>
          <w:marRight w:val="0"/>
          <w:marTop w:val="0"/>
          <w:marBottom w:val="0"/>
          <w:divBdr>
            <w:top w:val="none" w:sz="0" w:space="0" w:color="auto"/>
            <w:left w:val="none" w:sz="0" w:space="0" w:color="auto"/>
            <w:bottom w:val="none" w:sz="0" w:space="0" w:color="auto"/>
            <w:right w:val="none" w:sz="0" w:space="0" w:color="auto"/>
          </w:divBdr>
          <w:divsChild>
            <w:div w:id="1563249136">
              <w:marLeft w:val="0"/>
              <w:marRight w:val="0"/>
              <w:marTop w:val="0"/>
              <w:marBottom w:val="0"/>
              <w:divBdr>
                <w:top w:val="none" w:sz="0" w:space="0" w:color="auto"/>
                <w:left w:val="none" w:sz="0" w:space="0" w:color="auto"/>
                <w:bottom w:val="none" w:sz="0" w:space="0" w:color="auto"/>
                <w:right w:val="none" w:sz="0" w:space="0" w:color="auto"/>
              </w:divBdr>
              <w:divsChild>
                <w:div w:id="1843621975">
                  <w:marLeft w:val="0"/>
                  <w:marRight w:val="0"/>
                  <w:marTop w:val="0"/>
                  <w:marBottom w:val="0"/>
                  <w:divBdr>
                    <w:top w:val="none" w:sz="0" w:space="0" w:color="auto"/>
                    <w:left w:val="none" w:sz="0" w:space="0" w:color="auto"/>
                    <w:bottom w:val="none" w:sz="0" w:space="0" w:color="auto"/>
                    <w:right w:val="none" w:sz="0" w:space="0" w:color="auto"/>
                  </w:divBdr>
                  <w:divsChild>
                    <w:div w:id="625895020">
                      <w:marLeft w:val="2"/>
                      <w:marRight w:val="2"/>
                      <w:marTop w:val="0"/>
                      <w:marBottom w:val="0"/>
                      <w:divBdr>
                        <w:top w:val="none" w:sz="0" w:space="0" w:color="auto"/>
                        <w:left w:val="none" w:sz="0" w:space="0" w:color="auto"/>
                        <w:bottom w:val="none" w:sz="0" w:space="0" w:color="auto"/>
                        <w:right w:val="none" w:sz="0" w:space="0" w:color="auto"/>
                      </w:divBdr>
                      <w:divsChild>
                        <w:div w:id="585654363">
                          <w:marLeft w:val="0"/>
                          <w:marRight w:val="0"/>
                          <w:marTop w:val="300"/>
                          <w:marBottom w:val="0"/>
                          <w:divBdr>
                            <w:top w:val="none" w:sz="0" w:space="0" w:color="auto"/>
                            <w:left w:val="none" w:sz="0" w:space="0" w:color="auto"/>
                            <w:bottom w:val="none" w:sz="0" w:space="0" w:color="auto"/>
                            <w:right w:val="none" w:sz="0" w:space="0" w:color="auto"/>
                          </w:divBdr>
                          <w:divsChild>
                            <w:div w:id="429594333">
                              <w:marLeft w:val="0"/>
                              <w:marRight w:val="0"/>
                              <w:marTop w:val="0"/>
                              <w:marBottom w:val="0"/>
                              <w:divBdr>
                                <w:top w:val="none" w:sz="0" w:space="0" w:color="auto"/>
                                <w:left w:val="none" w:sz="0" w:space="0" w:color="auto"/>
                                <w:bottom w:val="none" w:sz="0" w:space="0" w:color="auto"/>
                                <w:right w:val="none" w:sz="0" w:space="0" w:color="auto"/>
                              </w:divBdr>
                              <w:divsChild>
                                <w:div w:id="452360214">
                                  <w:marLeft w:val="0"/>
                                  <w:marRight w:val="0"/>
                                  <w:marTop w:val="0"/>
                                  <w:marBottom w:val="0"/>
                                  <w:divBdr>
                                    <w:top w:val="none" w:sz="0" w:space="0" w:color="auto"/>
                                    <w:left w:val="none" w:sz="0" w:space="0" w:color="auto"/>
                                    <w:bottom w:val="none" w:sz="0" w:space="0" w:color="auto"/>
                                    <w:right w:val="none" w:sz="0" w:space="0" w:color="auto"/>
                                  </w:divBdr>
                                  <w:divsChild>
                                    <w:div w:id="1072964648">
                                      <w:marLeft w:val="0"/>
                                      <w:marRight w:val="0"/>
                                      <w:marTop w:val="0"/>
                                      <w:marBottom w:val="0"/>
                                      <w:divBdr>
                                        <w:top w:val="none" w:sz="0" w:space="0" w:color="auto"/>
                                        <w:left w:val="none" w:sz="0" w:space="0" w:color="auto"/>
                                        <w:bottom w:val="none" w:sz="0" w:space="0" w:color="auto"/>
                                        <w:right w:val="none" w:sz="0" w:space="0" w:color="auto"/>
                                      </w:divBdr>
                                      <w:divsChild>
                                        <w:div w:id="202423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0263560">
      <w:bodyDiv w:val="1"/>
      <w:marLeft w:val="0"/>
      <w:marRight w:val="0"/>
      <w:marTop w:val="0"/>
      <w:marBottom w:val="0"/>
      <w:divBdr>
        <w:top w:val="none" w:sz="0" w:space="0" w:color="auto"/>
        <w:left w:val="none" w:sz="0" w:space="0" w:color="auto"/>
        <w:bottom w:val="none" w:sz="0" w:space="0" w:color="auto"/>
        <w:right w:val="none" w:sz="0" w:space="0" w:color="auto"/>
      </w:divBdr>
    </w:div>
    <w:div w:id="1090392675">
      <w:bodyDiv w:val="1"/>
      <w:marLeft w:val="0"/>
      <w:marRight w:val="0"/>
      <w:marTop w:val="0"/>
      <w:marBottom w:val="0"/>
      <w:divBdr>
        <w:top w:val="none" w:sz="0" w:space="0" w:color="auto"/>
        <w:left w:val="none" w:sz="0" w:space="0" w:color="auto"/>
        <w:bottom w:val="none" w:sz="0" w:space="0" w:color="auto"/>
        <w:right w:val="none" w:sz="0" w:space="0" w:color="auto"/>
      </w:divBdr>
    </w:div>
    <w:div w:id="1237207735">
      <w:bodyDiv w:val="1"/>
      <w:marLeft w:val="0"/>
      <w:marRight w:val="0"/>
      <w:marTop w:val="0"/>
      <w:marBottom w:val="0"/>
      <w:divBdr>
        <w:top w:val="none" w:sz="0" w:space="0" w:color="auto"/>
        <w:left w:val="none" w:sz="0" w:space="0" w:color="auto"/>
        <w:bottom w:val="none" w:sz="0" w:space="0" w:color="auto"/>
        <w:right w:val="none" w:sz="0" w:space="0" w:color="auto"/>
      </w:divBdr>
    </w:div>
    <w:div w:id="1338459945">
      <w:bodyDiv w:val="1"/>
      <w:marLeft w:val="0"/>
      <w:marRight w:val="0"/>
      <w:marTop w:val="0"/>
      <w:marBottom w:val="0"/>
      <w:divBdr>
        <w:top w:val="none" w:sz="0" w:space="0" w:color="auto"/>
        <w:left w:val="none" w:sz="0" w:space="0" w:color="auto"/>
        <w:bottom w:val="none" w:sz="0" w:space="0" w:color="auto"/>
        <w:right w:val="none" w:sz="0" w:space="0" w:color="auto"/>
      </w:divBdr>
    </w:div>
    <w:div w:id="1533029896">
      <w:bodyDiv w:val="1"/>
      <w:marLeft w:val="0"/>
      <w:marRight w:val="0"/>
      <w:marTop w:val="0"/>
      <w:marBottom w:val="0"/>
      <w:divBdr>
        <w:top w:val="none" w:sz="0" w:space="0" w:color="auto"/>
        <w:left w:val="none" w:sz="0" w:space="0" w:color="auto"/>
        <w:bottom w:val="none" w:sz="0" w:space="0" w:color="auto"/>
        <w:right w:val="none" w:sz="0" w:space="0" w:color="auto"/>
      </w:divBdr>
    </w:div>
    <w:div w:id="1538858608">
      <w:bodyDiv w:val="1"/>
      <w:marLeft w:val="0"/>
      <w:marRight w:val="0"/>
      <w:marTop w:val="0"/>
      <w:marBottom w:val="0"/>
      <w:divBdr>
        <w:top w:val="none" w:sz="0" w:space="0" w:color="auto"/>
        <w:left w:val="none" w:sz="0" w:space="0" w:color="auto"/>
        <w:bottom w:val="none" w:sz="0" w:space="0" w:color="auto"/>
        <w:right w:val="none" w:sz="0" w:space="0" w:color="auto"/>
      </w:divBdr>
    </w:div>
    <w:div w:id="1608734293">
      <w:bodyDiv w:val="1"/>
      <w:marLeft w:val="0"/>
      <w:marRight w:val="0"/>
      <w:marTop w:val="0"/>
      <w:marBottom w:val="0"/>
      <w:divBdr>
        <w:top w:val="none" w:sz="0" w:space="0" w:color="auto"/>
        <w:left w:val="none" w:sz="0" w:space="0" w:color="auto"/>
        <w:bottom w:val="none" w:sz="0" w:space="0" w:color="auto"/>
        <w:right w:val="none" w:sz="0" w:space="0" w:color="auto"/>
      </w:divBdr>
    </w:div>
    <w:div w:id="1810781621">
      <w:bodyDiv w:val="1"/>
      <w:marLeft w:val="0"/>
      <w:marRight w:val="0"/>
      <w:marTop w:val="0"/>
      <w:marBottom w:val="0"/>
      <w:divBdr>
        <w:top w:val="none" w:sz="0" w:space="0" w:color="auto"/>
        <w:left w:val="none" w:sz="0" w:space="0" w:color="auto"/>
        <w:bottom w:val="none" w:sz="0" w:space="0" w:color="auto"/>
        <w:right w:val="none" w:sz="0" w:space="0" w:color="auto"/>
      </w:divBdr>
    </w:div>
    <w:div w:id="1908414784">
      <w:bodyDiv w:val="1"/>
      <w:marLeft w:val="0"/>
      <w:marRight w:val="0"/>
      <w:marTop w:val="0"/>
      <w:marBottom w:val="0"/>
      <w:divBdr>
        <w:top w:val="none" w:sz="0" w:space="0" w:color="auto"/>
        <w:left w:val="none" w:sz="0" w:space="0" w:color="auto"/>
        <w:bottom w:val="none" w:sz="0" w:space="0" w:color="auto"/>
        <w:right w:val="none" w:sz="0" w:space="0" w:color="auto"/>
      </w:divBdr>
    </w:div>
    <w:div w:id="2027514059">
      <w:bodyDiv w:val="1"/>
      <w:marLeft w:val="0"/>
      <w:marRight w:val="0"/>
      <w:marTop w:val="0"/>
      <w:marBottom w:val="0"/>
      <w:divBdr>
        <w:top w:val="none" w:sz="0" w:space="0" w:color="auto"/>
        <w:left w:val="none" w:sz="0" w:space="0" w:color="auto"/>
        <w:bottom w:val="none" w:sz="0" w:space="0" w:color="auto"/>
        <w:right w:val="none" w:sz="0" w:space="0" w:color="auto"/>
      </w:divBdr>
    </w:div>
    <w:div w:id="214165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Rammeavtalar%20Teknisk%20Drift\T&#248;mrer\Konkurranse%202016\Avtaleskjema%20-%20standard%20parallell%20rammeavtale%20til%20tjenestekontrak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aca530e-6b49-42d1-a8e6-f385aedc01ec" xsi:nil="true"/>
    <lcf76f155ced4ddcb4097134ff3c332f xmlns="cc9c85b6-ac05-431f-9993-fb76a6a6063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DBDE3CE97AFC43A3D5A9620B50AC07" ma:contentTypeVersion="15" ma:contentTypeDescription="Create a new document." ma:contentTypeScope="" ma:versionID="862b7940a0bfae21c41711b514458d72">
  <xsd:schema xmlns:xsd="http://www.w3.org/2001/XMLSchema" xmlns:xs="http://www.w3.org/2001/XMLSchema" xmlns:p="http://schemas.microsoft.com/office/2006/metadata/properties" xmlns:ns1="http://schemas.microsoft.com/sharepoint/v3" xmlns:ns2="cc9c85b6-ac05-431f-9993-fb76a6a6063d" xmlns:ns3="baca530e-6b49-42d1-a8e6-f385aedc01ec" targetNamespace="http://schemas.microsoft.com/office/2006/metadata/properties" ma:root="true" ma:fieldsID="3de0f81da52ff38c94751d3977a3204c" ns1:_="" ns2:_="" ns3:_="">
    <xsd:import namespace="http://schemas.microsoft.com/sharepoint/v3"/>
    <xsd:import namespace="cc9c85b6-ac05-431f-9993-fb76a6a6063d"/>
    <xsd:import namespace="baca530e-6b49-42d1-a8e6-f385aedc0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85b6-ac05-431f-9993-fb76a6a606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042b93c-e80a-4863-ae86-9999420133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ca530e-6b49-42d1-a8e6-f385aedc01e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bd3cd4c-6686-4d42-a1ef-92198cab1a0f}" ma:internalName="TaxCatchAll" ma:showField="CatchAllData" ma:web="baca530e-6b49-42d1-a8e6-f385aedc0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0524F3-8355-4417-89C2-7AE4A0231210}">
  <ds:schemaRefs>
    <ds:schemaRef ds:uri="http://schemas.microsoft.com/office/2006/metadata/properties"/>
    <ds:schemaRef ds:uri="http://schemas.microsoft.com/office/infopath/2007/PartnerControls"/>
    <ds:schemaRef ds:uri="http://schemas.microsoft.com/sharepoint/v3"/>
    <ds:schemaRef ds:uri="baca530e-6b49-42d1-a8e6-f385aedc01ec"/>
    <ds:schemaRef ds:uri="cc9c85b6-ac05-431f-9993-fb76a6a6063d"/>
  </ds:schemaRefs>
</ds:datastoreItem>
</file>

<file path=customXml/itemProps2.xml><?xml version="1.0" encoding="utf-8"?>
<ds:datastoreItem xmlns:ds="http://schemas.openxmlformats.org/officeDocument/2006/customXml" ds:itemID="{6BA42285-E9F6-4224-BA80-91FAB53ED147}">
  <ds:schemaRefs>
    <ds:schemaRef ds:uri="http://schemas.openxmlformats.org/officeDocument/2006/bibliography"/>
  </ds:schemaRefs>
</ds:datastoreItem>
</file>

<file path=customXml/itemProps3.xml><?xml version="1.0" encoding="utf-8"?>
<ds:datastoreItem xmlns:ds="http://schemas.openxmlformats.org/officeDocument/2006/customXml" ds:itemID="{99E9517E-29F4-4BF2-9766-42CD1B3DEBEC}">
  <ds:schemaRefs>
    <ds:schemaRef ds:uri="http://schemas.microsoft.com/sharepoint/v3/contenttype/forms"/>
  </ds:schemaRefs>
</ds:datastoreItem>
</file>

<file path=customXml/itemProps4.xml><?xml version="1.0" encoding="utf-8"?>
<ds:datastoreItem xmlns:ds="http://schemas.openxmlformats.org/officeDocument/2006/customXml" ds:itemID="{42B9399B-6EBF-4B07-A97C-1EF22BAE0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9c85b6-ac05-431f-9993-fb76a6a6063d"/>
    <ds:schemaRef ds:uri="baca530e-6b49-42d1-a8e6-f385aedc0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Avtaleskjema - standard parallell rammeavtale til tjenestekontrakt.DOTM</Template>
  <TotalTime>0</TotalTime>
  <Pages>5</Pages>
  <Words>795</Words>
  <Characters>4215</Characters>
  <Application>Microsoft Office Word</Application>
  <DocSecurity>0</DocSecurity>
  <Lines>35</Lines>
  <Paragraphs>9</Paragraphs>
  <ScaleCrop>false</ScaleCrop>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5</cp:revision>
  <dcterms:created xsi:type="dcterms:W3CDTF">2021-11-26T09:15:00Z</dcterms:created>
  <dcterms:modified xsi:type="dcterms:W3CDTF">2026-08-27T13:04:00Z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0x01010051DBDE3CE97AFC43A3D5A9620B50AC07</vt:lpwstr>
  </property>
  <property fmtid="{D5CDD505-2E9C-101B-9397-08002B2CF9AE}" pid="3" name="MediaServiceImageTags">
    <vt:lpwstr/>
  </property>
  <property fmtid="{D5CDD505-2E9C-101B-9397-08002B2CF9AE}" pid="4" name="docLang">
    <vt:lpwstr>nb</vt:lpwstr>
  </property>
</Properties>
</file>